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0157" w14:textId="77777777" w:rsidR="00F719D5" w:rsidRPr="00F63B8B" w:rsidRDefault="00F719D5" w:rsidP="00B818D0">
      <w:pPr>
        <w:pStyle w:val="Twordnormal"/>
        <w:ind w:firstLine="0"/>
        <w:jc w:val="center"/>
        <w:rPr>
          <w:rFonts w:ascii="Times New Roman" w:hAnsi="Times New Roman"/>
          <w:i w:val="0"/>
          <w:iCs/>
          <w:sz w:val="22"/>
          <w:szCs w:val="22"/>
          <w:lang w:val="uk-UA"/>
        </w:rPr>
      </w:pPr>
    </w:p>
    <w:p w14:paraId="58BD4DA1"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71581052"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5A771D23" w14:textId="77777777" w:rsidR="000D11FA" w:rsidRPr="00D5006F" w:rsidRDefault="000D11FA" w:rsidP="00B818D0">
      <w:pPr>
        <w:pStyle w:val="Twordnormal"/>
        <w:ind w:firstLine="0"/>
        <w:jc w:val="center"/>
        <w:rPr>
          <w:rFonts w:ascii="Times New Roman" w:hAnsi="Times New Roman"/>
          <w:i w:val="0"/>
          <w:iCs/>
          <w:sz w:val="22"/>
          <w:szCs w:val="22"/>
          <w:lang w:val="en-US"/>
        </w:rPr>
      </w:pPr>
    </w:p>
    <w:p w14:paraId="26A5B197" w14:textId="77777777" w:rsidR="00A01018" w:rsidRDefault="00A01018" w:rsidP="00B818D0">
      <w:pPr>
        <w:pStyle w:val="Twordnormal"/>
        <w:ind w:firstLine="0"/>
        <w:jc w:val="center"/>
        <w:rPr>
          <w:rFonts w:ascii="Times New Roman" w:hAnsi="Times New Roman"/>
          <w:i w:val="0"/>
          <w:iCs/>
          <w:sz w:val="22"/>
          <w:szCs w:val="22"/>
          <w:lang w:val="uk-UA"/>
        </w:rPr>
      </w:pPr>
    </w:p>
    <w:p w14:paraId="3D9ABA95" w14:textId="77777777" w:rsidR="00034368" w:rsidRDefault="00034368" w:rsidP="00B818D0">
      <w:pPr>
        <w:pStyle w:val="Twordnormal"/>
        <w:ind w:firstLine="0"/>
        <w:jc w:val="center"/>
        <w:rPr>
          <w:rFonts w:ascii="Times New Roman" w:hAnsi="Times New Roman"/>
          <w:i w:val="0"/>
          <w:iCs/>
          <w:sz w:val="22"/>
          <w:szCs w:val="22"/>
          <w:lang w:val="uk-UA"/>
        </w:rPr>
      </w:pPr>
    </w:p>
    <w:p w14:paraId="73F4BFF7" w14:textId="77777777" w:rsidR="00034368" w:rsidRDefault="00034368" w:rsidP="00B818D0">
      <w:pPr>
        <w:pStyle w:val="Twordnormal"/>
        <w:ind w:firstLine="0"/>
        <w:jc w:val="center"/>
        <w:rPr>
          <w:rFonts w:ascii="Times New Roman" w:hAnsi="Times New Roman"/>
          <w:i w:val="0"/>
          <w:iCs/>
          <w:sz w:val="22"/>
          <w:szCs w:val="22"/>
          <w:lang w:val="uk-UA"/>
        </w:rPr>
      </w:pPr>
    </w:p>
    <w:p w14:paraId="0F755EC5" w14:textId="77777777" w:rsidR="00034368" w:rsidRDefault="00034368" w:rsidP="00B818D0">
      <w:pPr>
        <w:pStyle w:val="Twordnormal"/>
        <w:ind w:firstLine="0"/>
        <w:jc w:val="center"/>
        <w:rPr>
          <w:rFonts w:ascii="Times New Roman" w:hAnsi="Times New Roman"/>
          <w:i w:val="0"/>
          <w:iCs/>
          <w:sz w:val="22"/>
          <w:szCs w:val="22"/>
          <w:lang w:val="uk-UA"/>
        </w:rPr>
      </w:pPr>
    </w:p>
    <w:p w14:paraId="24C15EBF" w14:textId="77777777" w:rsidR="00034368" w:rsidRPr="00D5006F" w:rsidRDefault="00034368" w:rsidP="00B818D0">
      <w:pPr>
        <w:pStyle w:val="Twordnormal"/>
        <w:ind w:firstLine="0"/>
        <w:jc w:val="center"/>
        <w:rPr>
          <w:rFonts w:ascii="Times New Roman" w:hAnsi="Times New Roman"/>
          <w:i w:val="0"/>
          <w:iCs/>
          <w:sz w:val="22"/>
          <w:szCs w:val="22"/>
          <w:lang w:val="uk-UA"/>
        </w:rPr>
      </w:pPr>
    </w:p>
    <w:p w14:paraId="295C7B30" w14:textId="77777777" w:rsidR="00A01018" w:rsidRPr="00D5006F" w:rsidRDefault="00A01018" w:rsidP="00B818D0">
      <w:pPr>
        <w:pStyle w:val="Twordnormal"/>
        <w:ind w:firstLine="0"/>
        <w:jc w:val="center"/>
        <w:rPr>
          <w:rFonts w:ascii="Times New Roman" w:hAnsi="Times New Roman"/>
          <w:i w:val="0"/>
          <w:iCs/>
          <w:sz w:val="22"/>
          <w:szCs w:val="22"/>
          <w:lang w:val="uk-UA"/>
        </w:rPr>
      </w:pPr>
    </w:p>
    <w:p w14:paraId="5BEEA3F2" w14:textId="77777777" w:rsidR="00B7725C" w:rsidRPr="00D5006F" w:rsidRDefault="00B7725C" w:rsidP="00B818D0">
      <w:pPr>
        <w:pStyle w:val="Twordnormal"/>
        <w:rPr>
          <w:rFonts w:ascii="Times New Roman" w:hAnsi="Times New Roman"/>
          <w:i w:val="0"/>
          <w:iCs/>
          <w:sz w:val="22"/>
          <w:szCs w:val="22"/>
          <w:lang w:val="uk-UA"/>
        </w:rPr>
      </w:pPr>
    </w:p>
    <w:p w14:paraId="6D146E00" w14:textId="77777777" w:rsidR="00B7725C" w:rsidRPr="00D5006F" w:rsidRDefault="00B7725C" w:rsidP="00B818D0">
      <w:pPr>
        <w:pStyle w:val="Twordnormal"/>
        <w:rPr>
          <w:rFonts w:ascii="Times New Roman" w:hAnsi="Times New Roman"/>
          <w:i w:val="0"/>
          <w:iCs/>
          <w:sz w:val="22"/>
          <w:szCs w:val="22"/>
          <w:lang w:val="uk-UA"/>
        </w:rPr>
      </w:pPr>
    </w:p>
    <w:p w14:paraId="43CCF634" w14:textId="77777777" w:rsidR="00F719D5" w:rsidRPr="00D5006F" w:rsidRDefault="00F719D5" w:rsidP="00B818D0">
      <w:pPr>
        <w:pStyle w:val="Twordnormal"/>
        <w:rPr>
          <w:rFonts w:ascii="Times New Roman" w:hAnsi="Times New Roman"/>
          <w:i w:val="0"/>
          <w:iCs/>
          <w:sz w:val="22"/>
          <w:szCs w:val="22"/>
          <w:lang w:val="uk-UA"/>
        </w:rPr>
      </w:pPr>
    </w:p>
    <w:p w14:paraId="290DFAA4" w14:textId="77777777" w:rsidR="00F719D5" w:rsidRPr="00D5006F" w:rsidRDefault="00F719D5" w:rsidP="00B818D0">
      <w:pPr>
        <w:pStyle w:val="Twordnormal"/>
        <w:rPr>
          <w:rFonts w:ascii="Times New Roman" w:hAnsi="Times New Roman"/>
          <w:i w:val="0"/>
          <w:iCs/>
          <w:sz w:val="22"/>
          <w:szCs w:val="22"/>
          <w:lang w:val="uk-UA"/>
        </w:rPr>
      </w:pPr>
    </w:p>
    <w:p w14:paraId="18551F93" w14:textId="77777777" w:rsidR="00C52073" w:rsidRPr="00C52073" w:rsidRDefault="00C52073" w:rsidP="00C52073">
      <w:pPr>
        <w:pStyle w:val="Twordnormal"/>
        <w:rPr>
          <w:rFonts w:ascii="Times New Roman" w:hAnsi="Times New Roman"/>
          <w:i w:val="0"/>
          <w:kern w:val="28"/>
          <w:sz w:val="32"/>
          <w:szCs w:val="36"/>
          <w:lang w:val="uk-UA" w:eastAsia="en-US"/>
        </w:rPr>
      </w:pPr>
      <w:r w:rsidRPr="00C52073">
        <w:rPr>
          <w:rFonts w:ascii="Times New Roman" w:hAnsi="Times New Roman"/>
          <w:i w:val="0"/>
          <w:kern w:val="28"/>
          <w:sz w:val="36"/>
          <w:szCs w:val="36"/>
          <w:lang w:eastAsia="en-US"/>
        </w:rPr>
        <w:t xml:space="preserve">                </w:t>
      </w:r>
      <w:r w:rsidR="00783A56">
        <w:rPr>
          <w:rFonts w:ascii="Times New Roman" w:hAnsi="Times New Roman"/>
          <w:i w:val="0"/>
          <w:kern w:val="28"/>
          <w:sz w:val="36"/>
          <w:szCs w:val="36"/>
          <w:lang w:val="uk-UA" w:eastAsia="en-US"/>
        </w:rPr>
        <w:t xml:space="preserve">       </w:t>
      </w:r>
      <w:r>
        <w:rPr>
          <w:rFonts w:ascii="Times New Roman" w:hAnsi="Times New Roman"/>
          <w:i w:val="0"/>
          <w:kern w:val="28"/>
          <w:sz w:val="36"/>
          <w:szCs w:val="36"/>
          <w:lang w:val="uk-UA" w:eastAsia="en-US"/>
        </w:rPr>
        <w:t xml:space="preserve"> </w:t>
      </w:r>
      <w:r>
        <w:rPr>
          <w:rFonts w:ascii="Times New Roman" w:hAnsi="Times New Roman"/>
          <w:i w:val="0"/>
          <w:kern w:val="28"/>
          <w:sz w:val="32"/>
          <w:szCs w:val="36"/>
          <w:lang w:val="uk-UA" w:eastAsia="en-US"/>
        </w:rPr>
        <w:t>Закупівельна документація</w:t>
      </w:r>
    </w:p>
    <w:p w14:paraId="14A91482" w14:textId="77777777" w:rsidR="00B7725C" w:rsidRPr="00783A56" w:rsidRDefault="00C52073" w:rsidP="00C52073">
      <w:pPr>
        <w:pStyle w:val="Twordnormal"/>
        <w:rPr>
          <w:rFonts w:ascii="Times New Roman" w:hAnsi="Times New Roman"/>
          <w:b/>
          <w:i w:val="0"/>
          <w:iCs/>
          <w:sz w:val="20"/>
          <w:szCs w:val="22"/>
        </w:rPr>
      </w:pPr>
      <w:r w:rsidRPr="00C52073">
        <w:rPr>
          <w:rFonts w:ascii="Times New Roman" w:hAnsi="Times New Roman"/>
          <w:i w:val="0"/>
          <w:kern w:val="28"/>
          <w:sz w:val="32"/>
          <w:szCs w:val="36"/>
          <w:lang w:eastAsia="en-US"/>
        </w:rPr>
        <w:t xml:space="preserve">                     </w:t>
      </w:r>
      <w:r>
        <w:rPr>
          <w:rFonts w:ascii="Times New Roman" w:hAnsi="Times New Roman"/>
          <w:i w:val="0"/>
          <w:kern w:val="28"/>
          <w:sz w:val="32"/>
          <w:szCs w:val="36"/>
          <w:lang w:val="uk-UA" w:eastAsia="en-US"/>
        </w:rPr>
        <w:t xml:space="preserve">    </w:t>
      </w:r>
      <w:r w:rsidRPr="00C52073">
        <w:rPr>
          <w:rFonts w:ascii="Times New Roman" w:hAnsi="Times New Roman"/>
          <w:i w:val="0"/>
          <w:kern w:val="28"/>
          <w:sz w:val="32"/>
          <w:szCs w:val="36"/>
          <w:lang w:eastAsia="en-US"/>
        </w:rPr>
        <w:t xml:space="preserve">  </w:t>
      </w:r>
      <w:r w:rsidR="000238BA">
        <w:rPr>
          <w:rFonts w:ascii="Times New Roman" w:hAnsi="Times New Roman"/>
          <w:i w:val="0"/>
          <w:kern w:val="28"/>
          <w:sz w:val="32"/>
          <w:szCs w:val="36"/>
          <w:lang w:val="uk-UA" w:eastAsia="en-US"/>
        </w:rPr>
        <w:t xml:space="preserve"> </w:t>
      </w:r>
      <w:r>
        <w:rPr>
          <w:rFonts w:ascii="Times New Roman" w:hAnsi="Times New Roman"/>
          <w:i w:val="0"/>
          <w:kern w:val="28"/>
          <w:sz w:val="32"/>
          <w:szCs w:val="36"/>
          <w:lang w:val="uk-UA" w:eastAsia="en-US"/>
        </w:rPr>
        <w:t xml:space="preserve">ПрАТ </w:t>
      </w:r>
      <w:r w:rsidRPr="00783A56">
        <w:rPr>
          <w:rFonts w:ascii="Times New Roman" w:hAnsi="Times New Roman"/>
          <w:i w:val="0"/>
          <w:kern w:val="28"/>
          <w:sz w:val="32"/>
          <w:szCs w:val="36"/>
          <w:lang w:eastAsia="en-US"/>
        </w:rPr>
        <w:t>“</w:t>
      </w:r>
      <w:r>
        <w:rPr>
          <w:rFonts w:ascii="Times New Roman" w:hAnsi="Times New Roman"/>
          <w:i w:val="0"/>
          <w:kern w:val="28"/>
          <w:sz w:val="32"/>
          <w:szCs w:val="36"/>
          <w:lang w:val="uk-UA" w:eastAsia="en-US"/>
        </w:rPr>
        <w:t>Карлсберг Україна</w:t>
      </w:r>
      <w:r w:rsidRPr="00783A56">
        <w:rPr>
          <w:rFonts w:ascii="Times New Roman" w:hAnsi="Times New Roman"/>
          <w:i w:val="0"/>
          <w:kern w:val="28"/>
          <w:sz w:val="32"/>
          <w:szCs w:val="36"/>
          <w:lang w:eastAsia="en-US"/>
        </w:rPr>
        <w:t>”</w:t>
      </w:r>
    </w:p>
    <w:p w14:paraId="35848B5B" w14:textId="2E972A83" w:rsidR="00B7725C" w:rsidRPr="00B94DA0" w:rsidRDefault="00B94DA0" w:rsidP="0088535C">
      <w:pPr>
        <w:pStyle w:val="Twordnormal"/>
        <w:ind w:left="2835" w:hanging="708"/>
        <w:jc w:val="left"/>
        <w:rPr>
          <w:rFonts w:ascii="Times New Roman" w:hAnsi="Times New Roman"/>
          <w:i w:val="0"/>
          <w:iCs/>
          <w:szCs w:val="22"/>
          <w:lang w:val="uk-UA"/>
        </w:rPr>
      </w:pPr>
      <w:r>
        <w:rPr>
          <w:rFonts w:ascii="Times New Roman" w:hAnsi="Times New Roman"/>
          <w:i w:val="0"/>
          <w:iCs/>
          <w:szCs w:val="22"/>
          <w:lang w:val="uk-UA"/>
        </w:rPr>
        <w:t>(</w:t>
      </w:r>
      <w:r w:rsidR="0088535C">
        <w:rPr>
          <w:rFonts w:ascii="Times New Roman" w:hAnsi="Times New Roman"/>
          <w:i w:val="0"/>
          <w:iCs/>
          <w:szCs w:val="22"/>
          <w:lang w:val="uk-UA"/>
        </w:rPr>
        <w:t>Відходи полімерної групи та алюмінієвої банки</w:t>
      </w:r>
      <w:r>
        <w:rPr>
          <w:rFonts w:ascii="Times New Roman" w:hAnsi="Times New Roman"/>
          <w:i w:val="0"/>
          <w:iCs/>
          <w:szCs w:val="22"/>
          <w:lang w:val="uk-UA"/>
        </w:rPr>
        <w:t>)</w:t>
      </w:r>
    </w:p>
    <w:p w14:paraId="38E2EA84" w14:textId="77777777" w:rsidR="00CC47BB" w:rsidRPr="00D5006F" w:rsidRDefault="00CC47BB" w:rsidP="0088535C">
      <w:pPr>
        <w:pStyle w:val="Twordnormal"/>
        <w:ind w:hanging="708"/>
        <w:jc w:val="center"/>
        <w:rPr>
          <w:rFonts w:ascii="Times New Roman" w:hAnsi="Times New Roman"/>
          <w:b/>
          <w:i w:val="0"/>
          <w:iCs/>
          <w:sz w:val="22"/>
          <w:szCs w:val="22"/>
          <w:lang w:val="uk-UA"/>
        </w:rPr>
      </w:pPr>
    </w:p>
    <w:p w14:paraId="744B963A" w14:textId="77777777" w:rsidR="00CC47BB" w:rsidRPr="00D5006F" w:rsidRDefault="00CC47BB" w:rsidP="00B818D0">
      <w:pPr>
        <w:pStyle w:val="Twordnormal"/>
        <w:jc w:val="center"/>
        <w:rPr>
          <w:rFonts w:ascii="Times New Roman" w:hAnsi="Times New Roman"/>
          <w:b/>
          <w:i w:val="0"/>
          <w:iCs/>
          <w:sz w:val="22"/>
          <w:szCs w:val="22"/>
          <w:lang w:val="uk-UA"/>
        </w:rPr>
      </w:pPr>
    </w:p>
    <w:p w14:paraId="12CF2BD4" w14:textId="77777777" w:rsidR="00CC47BB" w:rsidRPr="00D5006F" w:rsidRDefault="00CC47BB" w:rsidP="00B818D0">
      <w:pPr>
        <w:pStyle w:val="Twordnormal"/>
        <w:rPr>
          <w:rFonts w:ascii="Times New Roman" w:hAnsi="Times New Roman"/>
          <w:b/>
          <w:i w:val="0"/>
          <w:iCs/>
          <w:sz w:val="22"/>
          <w:szCs w:val="22"/>
          <w:lang w:val="uk-UA"/>
        </w:rPr>
      </w:pPr>
    </w:p>
    <w:p w14:paraId="30D12820" w14:textId="77777777" w:rsidR="00CC47BB" w:rsidRPr="00D5006F" w:rsidRDefault="00CC47BB" w:rsidP="00B818D0">
      <w:pPr>
        <w:pStyle w:val="Twordnormal"/>
        <w:rPr>
          <w:rFonts w:ascii="Times New Roman" w:hAnsi="Times New Roman"/>
          <w:b/>
          <w:i w:val="0"/>
          <w:iCs/>
          <w:sz w:val="22"/>
          <w:szCs w:val="22"/>
          <w:lang w:val="uk-UA"/>
        </w:rPr>
      </w:pPr>
    </w:p>
    <w:p w14:paraId="62FD31BC" w14:textId="77777777" w:rsidR="00B7725C" w:rsidRPr="00D5006F" w:rsidRDefault="00B7725C" w:rsidP="00B818D0">
      <w:pPr>
        <w:pStyle w:val="Twordnormal"/>
        <w:jc w:val="center"/>
        <w:rPr>
          <w:rFonts w:ascii="Times New Roman" w:hAnsi="Times New Roman"/>
          <w:b/>
          <w:i w:val="0"/>
          <w:iCs/>
          <w:sz w:val="22"/>
          <w:szCs w:val="22"/>
          <w:lang w:val="uk-UA"/>
        </w:rPr>
      </w:pPr>
    </w:p>
    <w:p w14:paraId="2669D888" w14:textId="77777777" w:rsidR="00B7725C" w:rsidRPr="00D5006F" w:rsidRDefault="00B7725C" w:rsidP="00B818D0">
      <w:pPr>
        <w:pStyle w:val="Twordnormal"/>
        <w:jc w:val="center"/>
        <w:rPr>
          <w:rFonts w:ascii="Times New Roman" w:hAnsi="Times New Roman"/>
          <w:b/>
          <w:i w:val="0"/>
          <w:iCs/>
          <w:sz w:val="22"/>
          <w:szCs w:val="22"/>
          <w:lang w:val="uk-UA"/>
        </w:rPr>
      </w:pPr>
    </w:p>
    <w:p w14:paraId="45A4AE13" w14:textId="77777777" w:rsidR="00B7725C" w:rsidRPr="00D5006F" w:rsidRDefault="00B7725C" w:rsidP="00B818D0">
      <w:pPr>
        <w:pStyle w:val="Twordnormal"/>
        <w:jc w:val="center"/>
        <w:rPr>
          <w:rFonts w:ascii="Times New Roman" w:hAnsi="Times New Roman"/>
          <w:b/>
          <w:i w:val="0"/>
          <w:iCs/>
          <w:sz w:val="22"/>
          <w:szCs w:val="22"/>
          <w:lang w:val="uk-UA"/>
        </w:rPr>
      </w:pPr>
    </w:p>
    <w:p w14:paraId="59B6F27B" w14:textId="77777777" w:rsidR="007A2DC4" w:rsidRDefault="007A2DC4" w:rsidP="00B818D0">
      <w:pPr>
        <w:pStyle w:val="Twordnormal"/>
        <w:jc w:val="center"/>
        <w:rPr>
          <w:rFonts w:ascii="Times New Roman" w:hAnsi="Times New Roman"/>
          <w:b/>
          <w:i w:val="0"/>
          <w:iCs/>
          <w:sz w:val="22"/>
          <w:szCs w:val="22"/>
          <w:lang w:val="uk-UA"/>
        </w:rPr>
      </w:pPr>
    </w:p>
    <w:p w14:paraId="5A8141E2" w14:textId="77777777" w:rsidR="00034368" w:rsidRDefault="00034368" w:rsidP="00B818D0">
      <w:pPr>
        <w:pStyle w:val="Twordnormal"/>
        <w:jc w:val="center"/>
        <w:rPr>
          <w:rFonts w:ascii="Times New Roman" w:hAnsi="Times New Roman"/>
          <w:b/>
          <w:i w:val="0"/>
          <w:iCs/>
          <w:sz w:val="22"/>
          <w:szCs w:val="22"/>
          <w:lang w:val="uk-UA"/>
        </w:rPr>
      </w:pPr>
    </w:p>
    <w:p w14:paraId="2BC955D7" w14:textId="77777777" w:rsidR="00034368" w:rsidRDefault="00034368" w:rsidP="00B818D0">
      <w:pPr>
        <w:pStyle w:val="Twordnormal"/>
        <w:jc w:val="center"/>
        <w:rPr>
          <w:rFonts w:ascii="Times New Roman" w:hAnsi="Times New Roman"/>
          <w:b/>
          <w:i w:val="0"/>
          <w:iCs/>
          <w:sz w:val="22"/>
          <w:szCs w:val="22"/>
          <w:lang w:val="uk-UA"/>
        </w:rPr>
      </w:pPr>
    </w:p>
    <w:p w14:paraId="65EEF1AB" w14:textId="77777777" w:rsidR="00034368" w:rsidRDefault="00034368" w:rsidP="00B818D0">
      <w:pPr>
        <w:pStyle w:val="Twordnormal"/>
        <w:jc w:val="center"/>
        <w:rPr>
          <w:rFonts w:ascii="Times New Roman" w:hAnsi="Times New Roman"/>
          <w:b/>
          <w:i w:val="0"/>
          <w:iCs/>
          <w:sz w:val="22"/>
          <w:szCs w:val="22"/>
          <w:lang w:val="uk-UA"/>
        </w:rPr>
      </w:pPr>
    </w:p>
    <w:p w14:paraId="1ABA21C9" w14:textId="77777777" w:rsidR="00034368" w:rsidRDefault="00034368" w:rsidP="00B818D0">
      <w:pPr>
        <w:pStyle w:val="Twordnormal"/>
        <w:jc w:val="center"/>
        <w:rPr>
          <w:rFonts w:ascii="Times New Roman" w:hAnsi="Times New Roman"/>
          <w:b/>
          <w:i w:val="0"/>
          <w:iCs/>
          <w:sz w:val="22"/>
          <w:szCs w:val="22"/>
          <w:lang w:val="uk-UA"/>
        </w:rPr>
      </w:pPr>
    </w:p>
    <w:p w14:paraId="71AEEEBD" w14:textId="77777777" w:rsidR="00034368" w:rsidRDefault="00034368" w:rsidP="00B818D0">
      <w:pPr>
        <w:pStyle w:val="Twordnormal"/>
        <w:jc w:val="center"/>
        <w:rPr>
          <w:rFonts w:ascii="Times New Roman" w:hAnsi="Times New Roman"/>
          <w:b/>
          <w:i w:val="0"/>
          <w:iCs/>
          <w:sz w:val="22"/>
          <w:szCs w:val="22"/>
          <w:lang w:val="uk-UA"/>
        </w:rPr>
      </w:pPr>
    </w:p>
    <w:p w14:paraId="5F09B6E1" w14:textId="77777777" w:rsidR="00034368" w:rsidRDefault="00034368" w:rsidP="00B818D0">
      <w:pPr>
        <w:pStyle w:val="Twordnormal"/>
        <w:jc w:val="center"/>
        <w:rPr>
          <w:rFonts w:ascii="Times New Roman" w:hAnsi="Times New Roman"/>
          <w:b/>
          <w:i w:val="0"/>
          <w:iCs/>
          <w:sz w:val="22"/>
          <w:szCs w:val="22"/>
          <w:lang w:val="uk-UA"/>
        </w:rPr>
      </w:pPr>
    </w:p>
    <w:p w14:paraId="12B9B713" w14:textId="77777777" w:rsidR="00034368" w:rsidRDefault="00034368" w:rsidP="00B818D0">
      <w:pPr>
        <w:pStyle w:val="Twordnormal"/>
        <w:jc w:val="center"/>
        <w:rPr>
          <w:rFonts w:ascii="Times New Roman" w:hAnsi="Times New Roman"/>
          <w:b/>
          <w:i w:val="0"/>
          <w:iCs/>
          <w:sz w:val="22"/>
          <w:szCs w:val="22"/>
          <w:lang w:val="uk-UA"/>
        </w:rPr>
      </w:pPr>
    </w:p>
    <w:p w14:paraId="79B10580" w14:textId="77777777" w:rsidR="00034368" w:rsidRDefault="00034368" w:rsidP="00B818D0">
      <w:pPr>
        <w:pStyle w:val="Twordnormal"/>
        <w:jc w:val="center"/>
        <w:rPr>
          <w:rFonts w:ascii="Times New Roman" w:hAnsi="Times New Roman"/>
          <w:b/>
          <w:i w:val="0"/>
          <w:iCs/>
          <w:sz w:val="22"/>
          <w:szCs w:val="22"/>
          <w:lang w:val="uk-UA"/>
        </w:rPr>
      </w:pPr>
    </w:p>
    <w:p w14:paraId="172D0925" w14:textId="77777777" w:rsidR="00034368" w:rsidRPr="00D5006F" w:rsidRDefault="00034368" w:rsidP="00B818D0">
      <w:pPr>
        <w:pStyle w:val="Twordnormal"/>
        <w:jc w:val="center"/>
        <w:rPr>
          <w:rFonts w:ascii="Times New Roman" w:hAnsi="Times New Roman"/>
          <w:b/>
          <w:i w:val="0"/>
          <w:iCs/>
          <w:sz w:val="22"/>
          <w:szCs w:val="22"/>
          <w:lang w:val="uk-UA"/>
        </w:rPr>
      </w:pPr>
    </w:p>
    <w:p w14:paraId="35C49DD8" w14:textId="77777777" w:rsidR="00B7725C" w:rsidRPr="00D5006F" w:rsidRDefault="00B7725C" w:rsidP="00B818D0">
      <w:pPr>
        <w:pStyle w:val="Twordnormal"/>
        <w:jc w:val="center"/>
        <w:rPr>
          <w:rFonts w:ascii="Times New Roman" w:hAnsi="Times New Roman"/>
          <w:b/>
          <w:i w:val="0"/>
          <w:iCs/>
          <w:sz w:val="22"/>
          <w:szCs w:val="22"/>
          <w:lang w:val="uk-UA"/>
        </w:rPr>
      </w:pPr>
    </w:p>
    <w:p w14:paraId="52E8334C" w14:textId="77777777" w:rsidR="00B7725C" w:rsidRPr="00D5006F" w:rsidRDefault="00B7725C" w:rsidP="00B818D0">
      <w:pPr>
        <w:pStyle w:val="Twordnormal"/>
        <w:jc w:val="center"/>
        <w:rPr>
          <w:rFonts w:ascii="Times New Roman" w:hAnsi="Times New Roman"/>
          <w:b/>
          <w:i w:val="0"/>
          <w:iCs/>
          <w:sz w:val="22"/>
          <w:szCs w:val="22"/>
          <w:lang w:val="uk-UA"/>
        </w:rPr>
      </w:pPr>
    </w:p>
    <w:p w14:paraId="3104BD8E" w14:textId="77777777" w:rsidR="0035312F" w:rsidRPr="00D5006F" w:rsidRDefault="0035312F" w:rsidP="00B818D0">
      <w:pPr>
        <w:pStyle w:val="Twordnormal"/>
        <w:jc w:val="center"/>
        <w:rPr>
          <w:rFonts w:ascii="Times New Roman" w:hAnsi="Times New Roman"/>
          <w:b/>
          <w:i w:val="0"/>
          <w:iCs/>
          <w:sz w:val="22"/>
          <w:szCs w:val="22"/>
          <w:lang w:val="uk-UA"/>
        </w:rPr>
      </w:pPr>
    </w:p>
    <w:p w14:paraId="1DE8CD59" w14:textId="77777777" w:rsidR="00B16421" w:rsidRPr="00D5006F" w:rsidRDefault="00B16421" w:rsidP="00B818D0">
      <w:pPr>
        <w:pStyle w:val="Twordnormal"/>
        <w:jc w:val="center"/>
        <w:rPr>
          <w:rFonts w:ascii="Times New Roman" w:hAnsi="Times New Roman"/>
          <w:b/>
          <w:i w:val="0"/>
          <w:iCs/>
          <w:sz w:val="22"/>
          <w:szCs w:val="22"/>
          <w:lang w:val="uk-UA"/>
        </w:rPr>
      </w:pPr>
    </w:p>
    <w:p w14:paraId="071AA43B" w14:textId="77777777" w:rsidR="00B16421" w:rsidRPr="00D5006F" w:rsidRDefault="00B16421" w:rsidP="00B818D0">
      <w:pPr>
        <w:pStyle w:val="Twordnormal"/>
        <w:jc w:val="center"/>
        <w:rPr>
          <w:rFonts w:ascii="Times New Roman" w:hAnsi="Times New Roman"/>
          <w:b/>
          <w:i w:val="0"/>
          <w:iCs/>
          <w:sz w:val="22"/>
          <w:szCs w:val="22"/>
          <w:lang w:val="uk-UA"/>
        </w:rPr>
      </w:pPr>
    </w:p>
    <w:p w14:paraId="241B1732" w14:textId="77777777" w:rsidR="0035312F" w:rsidRPr="00D5006F" w:rsidRDefault="0035312F" w:rsidP="00B818D0">
      <w:pPr>
        <w:pStyle w:val="Twordnormal"/>
        <w:jc w:val="center"/>
        <w:rPr>
          <w:rFonts w:ascii="Times New Roman" w:hAnsi="Times New Roman"/>
          <w:b/>
          <w:i w:val="0"/>
          <w:iCs/>
          <w:sz w:val="22"/>
          <w:szCs w:val="22"/>
          <w:lang w:val="uk-UA"/>
        </w:rPr>
      </w:pPr>
    </w:p>
    <w:p w14:paraId="3E558FA3" w14:textId="4D421450" w:rsidR="00D70E53" w:rsidRPr="006E1119" w:rsidRDefault="00EB1201" w:rsidP="00B818D0">
      <w:pPr>
        <w:pStyle w:val="Twordnormal"/>
        <w:ind w:firstLine="0"/>
        <w:jc w:val="center"/>
        <w:rPr>
          <w:rFonts w:ascii="Times New Roman" w:hAnsi="Times New Roman"/>
          <w:i w:val="0"/>
          <w:iCs/>
          <w:sz w:val="22"/>
          <w:szCs w:val="22"/>
          <w:lang w:val="uk-UA"/>
        </w:rPr>
      </w:pPr>
      <w:r w:rsidRPr="00DB25E0">
        <w:rPr>
          <w:rFonts w:ascii="Times New Roman" w:hAnsi="Times New Roman"/>
          <w:i w:val="0"/>
          <w:iCs/>
          <w:color w:val="000000"/>
          <w:sz w:val="22"/>
          <w:szCs w:val="22"/>
          <w:lang w:val="uk-UA"/>
        </w:rPr>
        <w:t>м.</w:t>
      </w:r>
      <w:r w:rsidR="00C2721D" w:rsidRPr="00DB25E0">
        <w:rPr>
          <w:rFonts w:ascii="Times New Roman" w:hAnsi="Times New Roman"/>
          <w:i w:val="0"/>
          <w:iCs/>
          <w:color w:val="000000"/>
          <w:sz w:val="22"/>
          <w:szCs w:val="22"/>
          <w:lang w:val="uk-UA"/>
        </w:rPr>
        <w:t xml:space="preserve"> </w:t>
      </w:r>
      <w:r w:rsidR="00E73FD5">
        <w:rPr>
          <w:rFonts w:ascii="Times New Roman" w:hAnsi="Times New Roman"/>
          <w:i w:val="0"/>
          <w:iCs/>
          <w:color w:val="000000"/>
          <w:sz w:val="22"/>
          <w:szCs w:val="22"/>
          <w:lang w:val="uk-UA"/>
        </w:rPr>
        <w:t>Київ</w:t>
      </w:r>
      <w:r w:rsidR="00A01018" w:rsidRPr="00D5006F">
        <w:rPr>
          <w:rFonts w:ascii="Times New Roman" w:hAnsi="Times New Roman"/>
          <w:i w:val="0"/>
          <w:iCs/>
          <w:sz w:val="22"/>
          <w:szCs w:val="22"/>
          <w:lang w:val="uk-UA"/>
        </w:rPr>
        <w:t xml:space="preserve"> – 2</w:t>
      </w:r>
      <w:r w:rsidR="00A15539" w:rsidRPr="006E1119">
        <w:rPr>
          <w:rFonts w:ascii="Times New Roman" w:hAnsi="Times New Roman"/>
          <w:i w:val="0"/>
          <w:iCs/>
          <w:sz w:val="22"/>
          <w:szCs w:val="22"/>
          <w:lang w:val="uk-UA"/>
        </w:rPr>
        <w:t>02</w:t>
      </w:r>
      <w:r w:rsidR="006A37CE">
        <w:rPr>
          <w:rFonts w:ascii="Times New Roman" w:hAnsi="Times New Roman"/>
          <w:i w:val="0"/>
          <w:iCs/>
          <w:sz w:val="22"/>
          <w:szCs w:val="22"/>
          <w:lang w:val="uk-UA"/>
        </w:rPr>
        <w:t>2</w:t>
      </w:r>
    </w:p>
    <w:p w14:paraId="73743C13" w14:textId="1A4DEDDC" w:rsidR="00CB3752" w:rsidRPr="00CB3752" w:rsidRDefault="00D70E53" w:rsidP="00CB3752">
      <w:pPr>
        <w:jc w:val="both"/>
        <w:rPr>
          <w:i/>
          <w:iCs/>
          <w:sz w:val="22"/>
          <w:szCs w:val="22"/>
          <w:lang w:val="uk-UA"/>
        </w:rPr>
      </w:pPr>
      <w:r w:rsidRPr="00D5006F">
        <w:rPr>
          <w:i/>
          <w:iCs/>
          <w:sz w:val="22"/>
          <w:szCs w:val="22"/>
          <w:lang w:val="uk-UA"/>
        </w:rPr>
        <w:br w:type="page"/>
      </w:r>
      <w:r w:rsidR="00CB3752" w:rsidRPr="00CB3752">
        <w:rPr>
          <w:i/>
          <w:iCs/>
          <w:sz w:val="22"/>
          <w:szCs w:val="22"/>
          <w:lang w:val="uk-UA"/>
        </w:rPr>
        <w:lastRenderedPageBreak/>
        <w:t>ПрАТ «Карлсберг УКРАЇНА» - юридична адреса: 69</w:t>
      </w:r>
      <w:r w:rsidR="00CD7EA1" w:rsidRPr="00CD7EA1">
        <w:rPr>
          <w:i/>
          <w:iCs/>
          <w:sz w:val="22"/>
          <w:szCs w:val="22"/>
        </w:rPr>
        <w:t>123</w:t>
      </w:r>
      <w:r w:rsidR="00CB3752" w:rsidRPr="00CB3752">
        <w:rPr>
          <w:i/>
          <w:iCs/>
          <w:sz w:val="22"/>
          <w:szCs w:val="22"/>
          <w:lang w:val="uk-UA"/>
        </w:rPr>
        <w:t xml:space="preserve"> Україна, м Запоріжжя вул. В. Стуса, 6</w:t>
      </w:r>
    </w:p>
    <w:p w14:paraId="4D319944" w14:textId="77777777" w:rsidR="00CB3752" w:rsidRPr="00CB3752" w:rsidRDefault="00CB3752" w:rsidP="00CB3752">
      <w:pPr>
        <w:jc w:val="both"/>
        <w:rPr>
          <w:i/>
          <w:iCs/>
          <w:sz w:val="22"/>
          <w:szCs w:val="22"/>
          <w:lang w:val="uk-UA"/>
        </w:rPr>
      </w:pPr>
      <w:r w:rsidRPr="00CB3752">
        <w:rPr>
          <w:i/>
          <w:iCs/>
          <w:sz w:val="22"/>
          <w:szCs w:val="22"/>
          <w:lang w:val="uk-UA"/>
        </w:rPr>
        <w:t>(Далі - Організатор) повідомляє про початок</w:t>
      </w:r>
      <w:r w:rsidR="004F054C">
        <w:rPr>
          <w:i/>
          <w:iCs/>
          <w:sz w:val="22"/>
          <w:szCs w:val="22"/>
          <w:lang w:val="uk-UA"/>
        </w:rPr>
        <w:t xml:space="preserve"> проведення</w:t>
      </w:r>
      <w:r w:rsidRPr="00CB3752">
        <w:rPr>
          <w:i/>
          <w:iCs/>
          <w:sz w:val="22"/>
          <w:szCs w:val="22"/>
          <w:lang w:val="uk-UA"/>
        </w:rPr>
        <w:t xml:space="preserve"> </w:t>
      </w:r>
      <w:r>
        <w:rPr>
          <w:i/>
          <w:iCs/>
          <w:sz w:val="22"/>
          <w:szCs w:val="22"/>
          <w:lang w:val="uk-UA"/>
        </w:rPr>
        <w:t>тендеру</w:t>
      </w:r>
      <w:r w:rsidR="004F054C" w:rsidRPr="004F054C">
        <w:rPr>
          <w:i/>
          <w:iCs/>
          <w:sz w:val="22"/>
          <w:szCs w:val="22"/>
        </w:rPr>
        <w:t>/</w:t>
      </w:r>
      <w:r w:rsidRPr="00CB3752">
        <w:rPr>
          <w:i/>
          <w:iCs/>
          <w:sz w:val="22"/>
          <w:szCs w:val="22"/>
          <w:lang w:val="uk-UA"/>
        </w:rPr>
        <w:t>електронних торгів (далі - Аукціон) на продаж деяких видів виробничих відходів / неліквідів, а саме:</w:t>
      </w:r>
    </w:p>
    <w:p w14:paraId="02D1A2FE" w14:textId="77777777" w:rsidR="00CB3752" w:rsidRPr="00CB3752" w:rsidRDefault="00CB3752" w:rsidP="00CB3752">
      <w:pPr>
        <w:jc w:val="both"/>
        <w:rPr>
          <w:i/>
          <w:iCs/>
          <w:sz w:val="22"/>
          <w:szCs w:val="22"/>
          <w:lang w:val="uk-UA"/>
        </w:rPr>
      </w:pPr>
    </w:p>
    <w:p w14:paraId="5F9076FB" w14:textId="19F6FB64" w:rsidR="00CB3752" w:rsidRDefault="00F63B8B" w:rsidP="00CB3752">
      <w:pPr>
        <w:jc w:val="both"/>
        <w:rPr>
          <w:b/>
          <w:bCs/>
          <w:i/>
          <w:iCs/>
          <w:sz w:val="22"/>
          <w:szCs w:val="22"/>
          <w:u w:val="single"/>
          <w:lang w:val="uk-UA"/>
        </w:rPr>
      </w:pPr>
      <w:r>
        <w:rPr>
          <w:b/>
          <w:bCs/>
          <w:i/>
          <w:iCs/>
          <w:sz w:val="22"/>
          <w:szCs w:val="22"/>
          <w:u w:val="single"/>
          <w:lang w:val="uk-UA"/>
        </w:rPr>
        <w:t xml:space="preserve">- </w:t>
      </w:r>
      <w:r w:rsidR="00050F90">
        <w:rPr>
          <w:b/>
          <w:bCs/>
          <w:i/>
          <w:iCs/>
          <w:sz w:val="22"/>
          <w:szCs w:val="22"/>
          <w:u w:val="single"/>
          <w:lang w:val="uk-UA"/>
        </w:rPr>
        <w:t>в</w:t>
      </w:r>
      <w:r w:rsidR="00050F90" w:rsidRPr="00050F90">
        <w:rPr>
          <w:b/>
          <w:bCs/>
          <w:i/>
          <w:iCs/>
          <w:sz w:val="22"/>
          <w:szCs w:val="22"/>
          <w:u w:val="single"/>
          <w:lang w:val="uk-UA"/>
        </w:rPr>
        <w:t>ідходи полімерної групи та алюмінієвої банки</w:t>
      </w:r>
    </w:p>
    <w:p w14:paraId="41B5B59E" w14:textId="77777777" w:rsidR="00F63B8B" w:rsidRPr="00CB3752" w:rsidRDefault="00F63B8B" w:rsidP="00CB3752">
      <w:pPr>
        <w:jc w:val="both"/>
        <w:rPr>
          <w:i/>
          <w:iCs/>
          <w:sz w:val="22"/>
          <w:szCs w:val="22"/>
          <w:lang w:val="uk-UA"/>
        </w:rPr>
      </w:pPr>
    </w:p>
    <w:p w14:paraId="443171A5" w14:textId="77777777" w:rsidR="00CB3752" w:rsidRPr="00CB3752" w:rsidRDefault="00CB3752" w:rsidP="00CB3752">
      <w:pPr>
        <w:jc w:val="both"/>
        <w:rPr>
          <w:i/>
          <w:iCs/>
          <w:sz w:val="22"/>
          <w:szCs w:val="22"/>
          <w:lang w:val="uk-UA"/>
        </w:rPr>
      </w:pPr>
      <w:r w:rsidRPr="00CB3752">
        <w:rPr>
          <w:i/>
          <w:iCs/>
          <w:sz w:val="22"/>
          <w:szCs w:val="22"/>
          <w:lang w:val="uk-UA"/>
        </w:rPr>
        <w:t>згідно специфікації (Додаток №2) або файлу на електронному торговельному майданчику Ariba і запрошує компанії (далі - Учасники) взяти участь.</w:t>
      </w:r>
    </w:p>
    <w:p w14:paraId="37E1A773" w14:textId="77777777" w:rsidR="00CB3752" w:rsidRPr="00CB3752" w:rsidRDefault="00CB3752" w:rsidP="00CB3752">
      <w:pPr>
        <w:jc w:val="both"/>
        <w:rPr>
          <w:i/>
          <w:iCs/>
          <w:sz w:val="22"/>
          <w:szCs w:val="22"/>
          <w:lang w:val="uk-UA"/>
        </w:rPr>
      </w:pPr>
    </w:p>
    <w:p w14:paraId="66E1BED1" w14:textId="77777777" w:rsidR="005A7E79" w:rsidRDefault="00CB3752" w:rsidP="00CB3752">
      <w:pPr>
        <w:jc w:val="both"/>
        <w:rPr>
          <w:i/>
          <w:iCs/>
          <w:sz w:val="22"/>
          <w:szCs w:val="22"/>
          <w:lang w:val="uk-UA"/>
        </w:rPr>
      </w:pPr>
      <w:r w:rsidRPr="00CB3752">
        <w:rPr>
          <w:i/>
          <w:iCs/>
          <w:sz w:val="22"/>
          <w:szCs w:val="22"/>
          <w:lang w:val="uk-UA"/>
        </w:rPr>
        <w:t>ПрАТ «Карлсберг Україна» не несе ніяких зобов'язань по укладанню будь-яких договорів з організаціями, які вирішили взяти участь в тендері / електронних торгах на майданчику Ariba.</w:t>
      </w:r>
    </w:p>
    <w:p w14:paraId="7D62422C" w14:textId="77777777" w:rsidR="005A1F42" w:rsidRDefault="005A1F42" w:rsidP="00CB3752">
      <w:pPr>
        <w:jc w:val="both"/>
        <w:rPr>
          <w:i/>
          <w:iCs/>
          <w:sz w:val="22"/>
          <w:szCs w:val="22"/>
          <w:lang w:val="uk-UA"/>
        </w:rPr>
      </w:pPr>
    </w:p>
    <w:p w14:paraId="3D91818E" w14:textId="77777777" w:rsidR="005A1F42" w:rsidRPr="00340109" w:rsidRDefault="005A1F42" w:rsidP="005A1F42">
      <w:pPr>
        <w:jc w:val="both"/>
        <w:rPr>
          <w:rStyle w:val="hps"/>
          <w:bCs/>
          <w:i/>
          <w:iCs/>
          <w:color w:val="222222"/>
          <w:sz w:val="22"/>
          <w:szCs w:val="22"/>
          <w:lang w:val="uk-UA"/>
        </w:rPr>
      </w:pPr>
      <w:r w:rsidRPr="00340109">
        <w:rPr>
          <w:rStyle w:val="hps"/>
          <w:bCs/>
          <w:i/>
          <w:iCs/>
          <w:color w:val="222222"/>
          <w:sz w:val="22"/>
          <w:szCs w:val="22"/>
          <w:lang w:val="uk-UA"/>
        </w:rPr>
        <w:t xml:space="preserve">За результатами будь-якого етапу тендера </w:t>
      </w:r>
      <w:r w:rsidRPr="00CB3752">
        <w:rPr>
          <w:i/>
          <w:iCs/>
          <w:sz w:val="22"/>
          <w:szCs w:val="22"/>
          <w:lang w:val="uk-UA"/>
        </w:rPr>
        <w:t xml:space="preserve">ПрАТ «Карлсберг Україна» </w:t>
      </w:r>
      <w:r w:rsidRPr="00340109">
        <w:rPr>
          <w:rStyle w:val="hps"/>
          <w:bCs/>
          <w:i/>
          <w:iCs/>
          <w:color w:val="222222"/>
          <w:sz w:val="22"/>
          <w:szCs w:val="22"/>
          <w:lang w:val="uk-UA"/>
        </w:rPr>
        <w:t>може прийняти рішення про завершення тендеру та вибору переможців або проведення додаткового етапу тендера</w:t>
      </w:r>
    </w:p>
    <w:p w14:paraId="1223E9E6" w14:textId="77777777" w:rsidR="0088000D" w:rsidRDefault="009C0FC5" w:rsidP="009D7011">
      <w:pPr>
        <w:rPr>
          <w:rStyle w:val="hps"/>
          <w:b/>
          <w:color w:val="222222"/>
          <w:sz w:val="22"/>
          <w:szCs w:val="22"/>
          <w:lang w:val="uk-UA"/>
        </w:rPr>
      </w:pPr>
      <w:r>
        <w:rPr>
          <w:rStyle w:val="hps"/>
          <w:b/>
          <w:color w:val="222222"/>
          <w:sz w:val="22"/>
          <w:szCs w:val="22"/>
          <w:lang w:val="uk-UA"/>
        </w:rPr>
        <w:t xml:space="preserve">                                                                    </w:t>
      </w:r>
    </w:p>
    <w:p w14:paraId="06D0D0B5" w14:textId="77777777" w:rsidR="0088000D" w:rsidRDefault="0088000D" w:rsidP="009D7011">
      <w:pPr>
        <w:rPr>
          <w:rStyle w:val="hps"/>
          <w:b/>
          <w:color w:val="222222"/>
          <w:sz w:val="22"/>
          <w:szCs w:val="22"/>
          <w:lang w:val="uk-UA"/>
        </w:rPr>
      </w:pPr>
    </w:p>
    <w:p w14:paraId="13E3736B" w14:textId="77777777" w:rsidR="00B818D0" w:rsidRPr="009D7011" w:rsidRDefault="0088000D" w:rsidP="009D7011">
      <w:pPr>
        <w:rPr>
          <w:rStyle w:val="hps"/>
          <w:color w:val="222222"/>
          <w:lang w:val="uk-UA"/>
        </w:rPr>
      </w:pPr>
      <w:r w:rsidRPr="0088000D">
        <w:rPr>
          <w:rStyle w:val="hps"/>
          <w:b/>
          <w:color w:val="222222"/>
          <w:sz w:val="22"/>
          <w:szCs w:val="22"/>
        </w:rPr>
        <w:t xml:space="preserve">                                                                      </w:t>
      </w:r>
      <w:r w:rsidR="009C0FC5">
        <w:rPr>
          <w:rStyle w:val="hps"/>
          <w:b/>
          <w:color w:val="222222"/>
          <w:sz w:val="22"/>
          <w:szCs w:val="22"/>
          <w:lang w:val="uk-UA"/>
        </w:rPr>
        <w:t xml:space="preserve"> </w:t>
      </w:r>
      <w:r w:rsidR="009C0FC5" w:rsidRPr="009C0FC5">
        <w:rPr>
          <w:rStyle w:val="hps"/>
          <w:b/>
          <w:color w:val="222222"/>
          <w:sz w:val="28"/>
          <w:szCs w:val="22"/>
          <w:lang w:val="uk-UA"/>
        </w:rPr>
        <w:t>Основні умови</w:t>
      </w:r>
      <w:r w:rsidR="00B818D0" w:rsidRPr="00D5006F">
        <w:rPr>
          <w:b/>
          <w:color w:val="222222"/>
          <w:sz w:val="22"/>
          <w:szCs w:val="22"/>
          <w:lang w:val="uk-UA"/>
        </w:rPr>
        <w:br/>
      </w:r>
      <w:r w:rsidR="00B818D0" w:rsidRPr="00D5006F">
        <w:rPr>
          <w:rStyle w:val="hps"/>
          <w:color w:val="222222"/>
          <w:lang w:val="uk-UA"/>
        </w:rPr>
        <w:t xml:space="preserve">на </w:t>
      </w:r>
      <w:r w:rsidR="004958CF" w:rsidRPr="00D5006F">
        <w:rPr>
          <w:rStyle w:val="hps"/>
          <w:color w:val="222222"/>
          <w:lang w:val="uk-UA"/>
        </w:rPr>
        <w:t xml:space="preserve">комплекс заходів </w:t>
      </w:r>
      <w:r w:rsidR="00EE1DDC">
        <w:rPr>
          <w:rStyle w:val="hps"/>
          <w:color w:val="222222"/>
          <w:lang w:val="uk-UA"/>
        </w:rPr>
        <w:t>та вимог, пов’язаних із продажею</w:t>
      </w:r>
      <w:r w:rsidR="004958CF" w:rsidRPr="00D5006F">
        <w:rPr>
          <w:rStyle w:val="hps"/>
          <w:color w:val="222222"/>
          <w:lang w:val="uk-UA"/>
        </w:rPr>
        <w:t xml:space="preserve"> </w:t>
      </w:r>
      <w:r w:rsidR="009D7011" w:rsidRPr="009D7011">
        <w:rPr>
          <w:rStyle w:val="hps"/>
          <w:color w:val="222222"/>
          <w:lang w:val="uk-UA"/>
        </w:rPr>
        <w:t>відходів/неліквідів виробництва</w:t>
      </w:r>
      <w:r w:rsidR="009D7011">
        <w:rPr>
          <w:rStyle w:val="hps"/>
          <w:color w:val="222222"/>
          <w:lang w:val="uk-UA"/>
        </w:rPr>
        <w:t xml:space="preserve"> </w:t>
      </w:r>
    </w:p>
    <w:p w14:paraId="17CF842C" w14:textId="77777777" w:rsidR="005A7E79" w:rsidRDefault="009D7011" w:rsidP="00AC7583">
      <w:pPr>
        <w:ind w:firstLine="851"/>
        <w:jc w:val="center"/>
        <w:rPr>
          <w:rStyle w:val="hps"/>
          <w:color w:val="222222"/>
          <w:lang w:val="uk-UA"/>
        </w:rPr>
      </w:pPr>
      <w:r>
        <w:rPr>
          <w:rStyle w:val="hps"/>
          <w:color w:val="222222"/>
          <w:lang w:val="uk-UA"/>
        </w:rPr>
        <w:t xml:space="preserve"> </w:t>
      </w:r>
    </w:p>
    <w:p w14:paraId="0F0E5D96" w14:textId="77777777" w:rsidR="00895BAC" w:rsidRPr="00D5006F" w:rsidRDefault="00895BAC" w:rsidP="00DD7583">
      <w:pPr>
        <w:numPr>
          <w:ilvl w:val="0"/>
          <w:numId w:val="1"/>
        </w:numPr>
        <w:jc w:val="center"/>
        <w:rPr>
          <w:b/>
          <w:bCs/>
          <w:lang w:val="uk-UA"/>
        </w:rPr>
      </w:pPr>
      <w:r w:rsidRPr="00D5006F">
        <w:rPr>
          <w:b/>
          <w:bCs/>
          <w:lang w:val="uk-UA"/>
        </w:rPr>
        <w:t>Загальні відомості.</w:t>
      </w:r>
    </w:p>
    <w:p w14:paraId="3528EF8D" w14:textId="77777777" w:rsidR="00D079E3" w:rsidRPr="00D5006F" w:rsidRDefault="00D079E3" w:rsidP="00D079E3">
      <w:pPr>
        <w:ind w:left="720"/>
        <w:rPr>
          <w:b/>
          <w:bCs/>
          <w:lang w:val="uk-UA"/>
        </w:rPr>
      </w:pPr>
    </w:p>
    <w:p w14:paraId="7E7AC691" w14:textId="77777777" w:rsidR="00895BAC" w:rsidRPr="00D5006F" w:rsidRDefault="00895BAC" w:rsidP="00DD7583">
      <w:pPr>
        <w:numPr>
          <w:ilvl w:val="1"/>
          <w:numId w:val="1"/>
        </w:numPr>
        <w:ind w:left="0" w:firstLine="0"/>
        <w:jc w:val="both"/>
        <w:rPr>
          <w:lang w:val="uk-UA"/>
        </w:rPr>
      </w:pPr>
      <w:r w:rsidRPr="00D5006F">
        <w:rPr>
          <w:lang w:val="uk-UA"/>
        </w:rPr>
        <w:t>Область застосування.</w:t>
      </w:r>
    </w:p>
    <w:p w14:paraId="47209A6B" w14:textId="2621814C" w:rsidR="00E049FD" w:rsidRPr="00050F90" w:rsidRDefault="004F4CF5" w:rsidP="008C338D">
      <w:pPr>
        <w:ind w:left="709"/>
        <w:jc w:val="both"/>
        <w:rPr>
          <w:lang w:val="uk-UA"/>
        </w:rPr>
      </w:pPr>
      <w:r>
        <w:rPr>
          <w:lang w:val="uk-UA"/>
        </w:rPr>
        <w:t>В даному файлі містяться</w:t>
      </w:r>
      <w:r w:rsidR="00895BAC" w:rsidRPr="00D5006F">
        <w:rPr>
          <w:lang w:val="uk-UA"/>
        </w:rPr>
        <w:t xml:space="preserve"> основні вимоги</w:t>
      </w:r>
      <w:r w:rsidR="004958CF" w:rsidRPr="00D5006F">
        <w:rPr>
          <w:lang w:val="uk-UA"/>
        </w:rPr>
        <w:t>, пов’язан</w:t>
      </w:r>
      <w:r w:rsidR="000967C6" w:rsidRPr="00D5006F">
        <w:rPr>
          <w:lang w:val="uk-UA"/>
        </w:rPr>
        <w:t>і</w:t>
      </w:r>
      <w:r w:rsidR="004958CF" w:rsidRPr="00D5006F">
        <w:rPr>
          <w:lang w:val="uk-UA"/>
        </w:rPr>
        <w:t xml:space="preserve"> із </w:t>
      </w:r>
      <w:r w:rsidR="000967C6" w:rsidRPr="00D5006F">
        <w:rPr>
          <w:lang w:val="uk-UA"/>
        </w:rPr>
        <w:t xml:space="preserve">процесом </w:t>
      </w:r>
      <w:r w:rsidR="004958CF" w:rsidRPr="00D5006F">
        <w:rPr>
          <w:lang w:val="uk-UA"/>
        </w:rPr>
        <w:t>продаж</w:t>
      </w:r>
      <w:r w:rsidR="000967C6" w:rsidRPr="00D5006F">
        <w:rPr>
          <w:lang w:val="uk-UA"/>
        </w:rPr>
        <w:t>у</w:t>
      </w:r>
      <w:r w:rsidR="004958CF" w:rsidRPr="00D5006F">
        <w:rPr>
          <w:lang w:val="uk-UA"/>
        </w:rPr>
        <w:t xml:space="preserve"> </w:t>
      </w:r>
      <w:r w:rsidR="00050F90">
        <w:rPr>
          <w:lang w:val="uk-UA"/>
        </w:rPr>
        <w:t>в</w:t>
      </w:r>
      <w:r w:rsidR="00050F90" w:rsidRPr="00050F90">
        <w:rPr>
          <w:rStyle w:val="hps"/>
          <w:color w:val="222222"/>
          <w:lang w:val="uk-UA"/>
        </w:rPr>
        <w:t>ідход</w:t>
      </w:r>
      <w:r w:rsidR="00050F90">
        <w:rPr>
          <w:rStyle w:val="hps"/>
          <w:color w:val="222222"/>
          <w:lang w:val="uk-UA"/>
        </w:rPr>
        <w:t>ів</w:t>
      </w:r>
      <w:r w:rsidR="00050F90" w:rsidRPr="00050F90">
        <w:rPr>
          <w:rStyle w:val="hps"/>
          <w:color w:val="222222"/>
          <w:lang w:val="uk-UA"/>
        </w:rPr>
        <w:t xml:space="preserve"> полімерної групи та алюмінієвої банки </w:t>
      </w:r>
      <w:r w:rsidR="0052187D">
        <w:rPr>
          <w:lang w:val="uk-UA"/>
        </w:rPr>
        <w:t xml:space="preserve">(далі </w:t>
      </w:r>
      <w:r w:rsidR="008A41B3">
        <w:rPr>
          <w:lang w:val="uk-UA"/>
        </w:rPr>
        <w:t>–</w:t>
      </w:r>
      <w:r w:rsidR="0052187D">
        <w:rPr>
          <w:lang w:val="uk-UA"/>
        </w:rPr>
        <w:t xml:space="preserve"> </w:t>
      </w:r>
      <w:r w:rsidR="00B13E08">
        <w:rPr>
          <w:lang w:val="uk-UA"/>
        </w:rPr>
        <w:t>Товар</w:t>
      </w:r>
      <w:r w:rsidR="00B13E08" w:rsidRPr="00050F90">
        <w:rPr>
          <w:lang w:val="uk-UA"/>
        </w:rPr>
        <w:t>/</w:t>
      </w:r>
      <w:r w:rsidR="008A41B3">
        <w:rPr>
          <w:rStyle w:val="hps"/>
          <w:color w:val="222222"/>
          <w:lang w:val="uk-UA"/>
        </w:rPr>
        <w:t xml:space="preserve">відходи </w:t>
      </w:r>
      <w:r w:rsidR="008A41B3" w:rsidRPr="008A41B3">
        <w:rPr>
          <w:rStyle w:val="hps"/>
          <w:color w:val="222222"/>
          <w:lang w:val="uk-UA"/>
        </w:rPr>
        <w:t>виробництва</w:t>
      </w:r>
      <w:r w:rsidR="00746EA5" w:rsidRPr="008A41B3">
        <w:rPr>
          <w:rStyle w:val="hps"/>
          <w:color w:val="222222"/>
          <w:lang w:val="uk-UA"/>
        </w:rPr>
        <w:t>)</w:t>
      </w:r>
      <w:r w:rsidR="008C338D">
        <w:rPr>
          <w:lang w:val="uk-UA"/>
        </w:rPr>
        <w:t>.</w:t>
      </w:r>
    </w:p>
    <w:p w14:paraId="48D0CA85" w14:textId="77777777" w:rsidR="00895BAC" w:rsidRPr="00D5006F" w:rsidRDefault="00F93428" w:rsidP="00DD7583">
      <w:pPr>
        <w:numPr>
          <w:ilvl w:val="1"/>
          <w:numId w:val="1"/>
        </w:numPr>
        <w:ind w:left="709" w:hanging="709"/>
        <w:jc w:val="both"/>
        <w:rPr>
          <w:lang w:val="uk-UA"/>
        </w:rPr>
      </w:pPr>
      <w:r w:rsidRPr="00D5006F">
        <w:rPr>
          <w:lang w:val="uk-UA"/>
        </w:rPr>
        <w:t>П</w:t>
      </w:r>
      <w:r w:rsidR="00C87230" w:rsidRPr="00D5006F">
        <w:rPr>
          <w:lang w:val="uk-UA"/>
        </w:rPr>
        <w:t>окупець</w:t>
      </w:r>
      <w:r w:rsidR="00895BAC" w:rsidRPr="00D5006F">
        <w:rPr>
          <w:lang w:val="uk-UA"/>
        </w:rPr>
        <w:t xml:space="preserve"> визначається за результатами </w:t>
      </w:r>
      <w:r w:rsidR="005850B9">
        <w:rPr>
          <w:lang w:val="uk-UA"/>
        </w:rPr>
        <w:t xml:space="preserve">проведеного </w:t>
      </w:r>
      <w:r w:rsidR="00F67163">
        <w:rPr>
          <w:lang w:val="uk-UA"/>
        </w:rPr>
        <w:t>тендеру</w:t>
      </w:r>
      <w:r w:rsidR="004F2155">
        <w:t>,</w:t>
      </w:r>
      <w:r w:rsidR="004F2155" w:rsidRPr="004F2155">
        <w:t xml:space="preserve"> </w:t>
      </w:r>
      <w:r w:rsidR="004F2155">
        <w:rPr>
          <w:lang w:val="uk-UA"/>
        </w:rPr>
        <w:t>в тому числі</w:t>
      </w:r>
      <w:r w:rsidR="00250AF7">
        <w:rPr>
          <w:lang w:val="uk-UA"/>
        </w:rPr>
        <w:t xml:space="preserve"> за результатами Аукціону</w:t>
      </w:r>
      <w:r w:rsidR="005850B9">
        <w:rPr>
          <w:lang w:val="uk-UA"/>
        </w:rPr>
        <w:t xml:space="preserve"> на торговій площадці </w:t>
      </w:r>
      <w:r w:rsidR="005850B9">
        <w:rPr>
          <w:lang w:val="en-US"/>
        </w:rPr>
        <w:t>Ariba</w:t>
      </w:r>
      <w:r w:rsidR="005850B9" w:rsidRPr="005850B9">
        <w:t>.</w:t>
      </w:r>
    </w:p>
    <w:p w14:paraId="0CF62D61" w14:textId="77777777" w:rsidR="00895BAC" w:rsidRPr="00D5006F" w:rsidRDefault="00895BAC" w:rsidP="00DD7583">
      <w:pPr>
        <w:numPr>
          <w:ilvl w:val="1"/>
          <w:numId w:val="1"/>
        </w:numPr>
        <w:ind w:left="709" w:hanging="709"/>
        <w:rPr>
          <w:lang w:val="uk-UA"/>
        </w:rPr>
      </w:pPr>
      <w:r w:rsidRPr="00D5006F">
        <w:rPr>
          <w:lang w:val="uk-UA"/>
        </w:rPr>
        <w:t xml:space="preserve">Найменування та адреса підприємства – замовника: </w:t>
      </w:r>
      <w:r w:rsidR="00C87230" w:rsidRPr="00D5006F">
        <w:rPr>
          <w:lang w:val="uk-UA"/>
        </w:rPr>
        <w:br/>
      </w:r>
      <w:r w:rsidR="00235169">
        <w:rPr>
          <w:i/>
          <w:lang w:val="uk-UA"/>
        </w:rPr>
        <w:t>ПРИВАТНЕ</w:t>
      </w:r>
      <w:r w:rsidRPr="00D5006F">
        <w:rPr>
          <w:i/>
          <w:lang w:val="uk-UA"/>
        </w:rPr>
        <w:t xml:space="preserve"> АКЦІОНЕРНЕ ТОВАРИСТВО «КАРЛСБЕРГ УКРАЇНА»</w:t>
      </w:r>
      <w:r w:rsidR="00F93428" w:rsidRPr="00D5006F">
        <w:rPr>
          <w:i/>
          <w:lang w:val="uk-UA"/>
        </w:rPr>
        <w:t>,</w:t>
      </w:r>
      <w:r w:rsidRPr="00D5006F">
        <w:rPr>
          <w:lang w:val="uk-UA"/>
        </w:rPr>
        <w:t xml:space="preserve"> </w:t>
      </w:r>
      <w:r w:rsidR="00C87230" w:rsidRPr="00D5006F">
        <w:rPr>
          <w:lang w:val="uk-UA"/>
        </w:rPr>
        <w:br/>
      </w:r>
      <w:r w:rsidR="00E31D88" w:rsidRPr="00D5006F">
        <w:rPr>
          <w:i/>
          <w:lang w:val="uk-UA"/>
        </w:rPr>
        <w:t>69076</w:t>
      </w:r>
      <w:r w:rsidRPr="00D5006F">
        <w:rPr>
          <w:i/>
          <w:lang w:val="uk-UA"/>
        </w:rPr>
        <w:t>,</w:t>
      </w:r>
      <w:r w:rsidR="00C87230" w:rsidRPr="00D5006F">
        <w:rPr>
          <w:i/>
          <w:lang w:val="uk-UA"/>
        </w:rPr>
        <w:t xml:space="preserve"> </w:t>
      </w:r>
      <w:r w:rsidR="00455FBC" w:rsidRPr="00D5006F">
        <w:rPr>
          <w:i/>
          <w:lang w:val="uk-UA"/>
        </w:rPr>
        <w:t xml:space="preserve">Запорізька обл., </w:t>
      </w:r>
      <w:r w:rsidRPr="00D5006F">
        <w:rPr>
          <w:i/>
          <w:lang w:val="uk-UA"/>
        </w:rPr>
        <w:t xml:space="preserve">м. </w:t>
      </w:r>
      <w:r w:rsidR="00E31D88" w:rsidRPr="00D5006F">
        <w:rPr>
          <w:i/>
          <w:lang w:val="uk-UA"/>
        </w:rPr>
        <w:t>Запоріжжя</w:t>
      </w:r>
      <w:r w:rsidRPr="00D5006F">
        <w:rPr>
          <w:i/>
          <w:lang w:val="uk-UA"/>
        </w:rPr>
        <w:t xml:space="preserve">, </w:t>
      </w:r>
      <w:r w:rsidR="00455FBC" w:rsidRPr="00D5006F">
        <w:rPr>
          <w:i/>
          <w:lang w:val="uk-UA"/>
        </w:rPr>
        <w:t xml:space="preserve">Хортицький р-н, </w:t>
      </w:r>
      <w:r w:rsidRPr="00D5006F">
        <w:rPr>
          <w:i/>
          <w:lang w:val="uk-UA"/>
        </w:rPr>
        <w:t xml:space="preserve">вул. </w:t>
      </w:r>
      <w:r w:rsidR="00C87230" w:rsidRPr="00D5006F">
        <w:rPr>
          <w:i/>
          <w:lang w:val="uk-UA"/>
        </w:rPr>
        <w:t>Василя Стуса</w:t>
      </w:r>
      <w:r w:rsidRPr="00D5006F">
        <w:rPr>
          <w:i/>
          <w:lang w:val="uk-UA"/>
        </w:rPr>
        <w:t xml:space="preserve">, </w:t>
      </w:r>
      <w:r w:rsidR="00E31D88" w:rsidRPr="00D5006F">
        <w:rPr>
          <w:i/>
          <w:lang w:val="uk-UA"/>
        </w:rPr>
        <w:t>6</w:t>
      </w:r>
      <w:r w:rsidRPr="00D5006F">
        <w:rPr>
          <w:i/>
          <w:lang w:val="uk-UA"/>
        </w:rPr>
        <w:t>.</w:t>
      </w:r>
    </w:p>
    <w:p w14:paraId="5B37ACA4" w14:textId="77777777" w:rsidR="00321D40" w:rsidRPr="001339CE" w:rsidRDefault="00895BAC" w:rsidP="00DD7583">
      <w:pPr>
        <w:numPr>
          <w:ilvl w:val="1"/>
          <w:numId w:val="1"/>
        </w:numPr>
        <w:ind w:left="709" w:hanging="709"/>
        <w:rPr>
          <w:color w:val="000000"/>
          <w:lang w:val="uk-UA"/>
        </w:rPr>
      </w:pPr>
      <w:r w:rsidRPr="001339CE">
        <w:rPr>
          <w:color w:val="000000"/>
          <w:lang w:val="uk-UA"/>
        </w:rPr>
        <w:t>Назва</w:t>
      </w:r>
      <w:r w:rsidRPr="001339CE">
        <w:rPr>
          <w:bCs/>
          <w:color w:val="000000"/>
          <w:lang w:val="uk-UA"/>
        </w:rPr>
        <w:t xml:space="preserve"> та місцезнаходження </w:t>
      </w:r>
      <w:r w:rsidR="00321D40" w:rsidRPr="001339CE">
        <w:rPr>
          <w:bCs/>
          <w:color w:val="000000"/>
          <w:lang w:val="uk-UA"/>
        </w:rPr>
        <w:t>виробничого</w:t>
      </w:r>
      <w:r w:rsidR="00CF7EE4" w:rsidRPr="001339CE">
        <w:rPr>
          <w:bCs/>
          <w:color w:val="000000"/>
          <w:lang w:val="uk-UA"/>
        </w:rPr>
        <w:t xml:space="preserve"> центр</w:t>
      </w:r>
      <w:r w:rsidR="00321D40" w:rsidRPr="001339CE">
        <w:rPr>
          <w:bCs/>
          <w:color w:val="000000"/>
          <w:lang w:val="uk-UA"/>
        </w:rPr>
        <w:t>у</w:t>
      </w:r>
      <w:r w:rsidR="000C7B84" w:rsidRPr="00A244E2">
        <w:rPr>
          <w:bCs/>
          <w:color w:val="000000"/>
        </w:rPr>
        <w:t xml:space="preserve"> </w:t>
      </w:r>
      <w:r w:rsidR="000C7B84">
        <w:rPr>
          <w:bCs/>
          <w:color w:val="000000"/>
          <w:lang w:val="uk-UA"/>
        </w:rPr>
        <w:t>(ВЦ)</w:t>
      </w:r>
      <w:r w:rsidRPr="001339CE">
        <w:rPr>
          <w:bCs/>
          <w:color w:val="000000"/>
          <w:lang w:val="uk-UA"/>
        </w:rPr>
        <w:t xml:space="preserve">: </w:t>
      </w:r>
      <w:r w:rsidR="00C87230" w:rsidRPr="001339CE">
        <w:rPr>
          <w:bCs/>
          <w:color w:val="000000"/>
          <w:lang w:val="uk-UA"/>
        </w:rPr>
        <w:br/>
      </w:r>
      <w:r w:rsidR="00854D23" w:rsidRPr="00854D23">
        <w:rPr>
          <w:color w:val="000000"/>
        </w:rPr>
        <w:t xml:space="preserve">    </w:t>
      </w:r>
      <w:r w:rsidR="00EE1DDC" w:rsidRPr="001339CE">
        <w:rPr>
          <w:color w:val="000000"/>
          <w:lang w:val="uk-UA"/>
        </w:rPr>
        <w:t xml:space="preserve">1.4.1  </w:t>
      </w:r>
      <w:r w:rsidR="00235169" w:rsidRPr="001339CE">
        <w:rPr>
          <w:color w:val="000000"/>
          <w:lang w:val="uk-UA"/>
        </w:rPr>
        <w:t>ПРИВАТНЕ</w:t>
      </w:r>
      <w:r w:rsidR="00321D40" w:rsidRPr="001339CE">
        <w:rPr>
          <w:color w:val="000000"/>
          <w:lang w:val="uk-UA"/>
        </w:rPr>
        <w:t xml:space="preserve"> АКЦІОНЕРНЕ ТОВАРИСТВО «КАРЛСБЕРГ УКРАЇНА», </w:t>
      </w:r>
      <w:r w:rsidR="00321D40" w:rsidRPr="001339CE">
        <w:rPr>
          <w:color w:val="000000"/>
          <w:lang w:val="uk-UA"/>
        </w:rPr>
        <w:br/>
        <w:t>69076, Запорізька обл., м. Запоріжжя, Хортицький р-н, вул. Василя Стуса, 6.</w:t>
      </w:r>
    </w:p>
    <w:p w14:paraId="01E6F795" w14:textId="77777777" w:rsidR="001613E1" w:rsidRDefault="00854D23" w:rsidP="001613E1">
      <w:pPr>
        <w:ind w:left="709"/>
        <w:rPr>
          <w:color w:val="000000"/>
          <w:lang w:val="uk-UA"/>
        </w:rPr>
      </w:pPr>
      <w:r w:rsidRPr="004C0C65">
        <w:rPr>
          <w:color w:val="000000"/>
        </w:rPr>
        <w:t xml:space="preserve">    </w:t>
      </w:r>
      <w:r w:rsidR="001613E1" w:rsidRPr="001339CE">
        <w:rPr>
          <w:color w:val="000000"/>
          <w:lang w:val="uk-UA"/>
        </w:rPr>
        <w:t xml:space="preserve">1.4.2.  </w:t>
      </w:r>
      <w:r w:rsidR="00B71071" w:rsidRPr="001339CE">
        <w:rPr>
          <w:color w:val="000000"/>
          <w:lang w:val="uk-UA"/>
        </w:rPr>
        <w:t>ФІЛІЯ ПРИВАТНОГО АКЦІОНЕРНОГО ТО</w:t>
      </w:r>
      <w:r w:rsidR="008B1431">
        <w:rPr>
          <w:color w:val="000000"/>
          <w:lang w:val="uk-UA"/>
        </w:rPr>
        <w:t>ВАРИСТВА «КАРЛСБЕРГ УКРАЇНА» в м</w:t>
      </w:r>
      <w:r w:rsidR="00B71071" w:rsidRPr="001339CE">
        <w:rPr>
          <w:color w:val="000000"/>
          <w:lang w:val="uk-UA"/>
        </w:rPr>
        <w:t>. Львові,  03026, м. Львів, вул. Клепарівська,18;</w:t>
      </w:r>
    </w:p>
    <w:p w14:paraId="14B4C71A" w14:textId="77777777" w:rsidR="00236793" w:rsidRPr="001339CE" w:rsidRDefault="00854D23" w:rsidP="001613E1">
      <w:pPr>
        <w:ind w:left="709"/>
        <w:rPr>
          <w:color w:val="000000"/>
          <w:lang w:val="uk-UA"/>
        </w:rPr>
      </w:pPr>
      <w:r w:rsidRPr="004C0C65">
        <w:rPr>
          <w:color w:val="000000"/>
        </w:rPr>
        <w:t xml:space="preserve">    </w:t>
      </w:r>
      <w:r w:rsidR="00236793">
        <w:rPr>
          <w:color w:val="000000"/>
          <w:lang w:val="uk-UA"/>
        </w:rPr>
        <w:t xml:space="preserve">1.4.3. </w:t>
      </w:r>
      <w:r w:rsidR="00236793" w:rsidRPr="00236793">
        <w:rPr>
          <w:color w:val="000000"/>
          <w:lang w:val="uk-UA"/>
        </w:rPr>
        <w:t>ФІЛІЯ ПРИВАТНОГО АКЦІОНЕРНОГО ТО</w:t>
      </w:r>
      <w:r w:rsidR="008B1431">
        <w:rPr>
          <w:color w:val="000000"/>
          <w:lang w:val="uk-UA"/>
        </w:rPr>
        <w:t>ВАРИСТВА «КАРЛСБЕРГ УКРАЇНА» в м</w:t>
      </w:r>
      <w:r w:rsidR="00236793" w:rsidRPr="00236793">
        <w:rPr>
          <w:color w:val="000000"/>
          <w:lang w:val="uk-UA"/>
        </w:rPr>
        <w:t>. КИЄВІ,  03026, м. Київ, вул. Пирогівський шлях, 137;</w:t>
      </w:r>
    </w:p>
    <w:p w14:paraId="7646FE38" w14:textId="77777777" w:rsidR="009F2D4A" w:rsidRPr="001B31E2" w:rsidRDefault="00EF44D1" w:rsidP="00DD7583">
      <w:pPr>
        <w:numPr>
          <w:ilvl w:val="1"/>
          <w:numId w:val="1"/>
        </w:numPr>
        <w:ind w:left="851" w:hanging="851"/>
        <w:jc w:val="both"/>
        <w:rPr>
          <w:bCs/>
          <w:lang w:val="uk-UA"/>
        </w:rPr>
      </w:pPr>
      <w:r w:rsidRPr="004852F6">
        <w:rPr>
          <w:lang w:val="uk-UA"/>
        </w:rPr>
        <w:t xml:space="preserve">Утворення </w:t>
      </w:r>
      <w:r w:rsidR="00BC6B71" w:rsidRPr="004852F6">
        <w:rPr>
          <w:lang w:val="uk-UA"/>
        </w:rPr>
        <w:t xml:space="preserve">відходів </w:t>
      </w:r>
      <w:r w:rsidR="003A47F1" w:rsidRPr="004852F6">
        <w:rPr>
          <w:lang w:val="uk-UA"/>
        </w:rPr>
        <w:t>виробництва</w:t>
      </w:r>
      <w:r w:rsidRPr="004852F6">
        <w:rPr>
          <w:lang w:val="uk-UA"/>
        </w:rPr>
        <w:t xml:space="preserve"> має </w:t>
      </w:r>
      <w:r w:rsidR="00BC6B71" w:rsidRPr="004852F6">
        <w:rPr>
          <w:lang w:val="uk-UA"/>
        </w:rPr>
        <w:t>періодичний</w:t>
      </w:r>
      <w:r w:rsidR="009F2D4A">
        <w:rPr>
          <w:lang w:val="uk-UA"/>
        </w:rPr>
        <w:t xml:space="preserve"> характер.</w:t>
      </w:r>
    </w:p>
    <w:p w14:paraId="1C93B005" w14:textId="77777777" w:rsidR="00AC7663" w:rsidRPr="00027AD9" w:rsidRDefault="001B31E2" w:rsidP="00DD7583">
      <w:pPr>
        <w:numPr>
          <w:ilvl w:val="1"/>
          <w:numId w:val="1"/>
        </w:numPr>
        <w:ind w:left="0" w:firstLine="0"/>
        <w:jc w:val="both"/>
        <w:rPr>
          <w:lang w:val="uk-UA"/>
        </w:rPr>
      </w:pPr>
      <w:r w:rsidRPr="00027AD9">
        <w:rPr>
          <w:bCs/>
          <w:lang w:val="uk-UA"/>
        </w:rPr>
        <w:t xml:space="preserve"> </w:t>
      </w:r>
      <w:r w:rsidR="00AC7663" w:rsidRPr="00027AD9">
        <w:rPr>
          <w:lang w:val="uk-UA"/>
        </w:rPr>
        <w:t>Умови відвантаження –</w:t>
      </w:r>
      <w:r w:rsidR="009018CB" w:rsidRPr="00027AD9">
        <w:rPr>
          <w:lang w:val="uk-UA"/>
        </w:rPr>
        <w:t xml:space="preserve"> </w:t>
      </w:r>
      <w:r w:rsidR="00AC7663" w:rsidRPr="00027AD9">
        <w:rPr>
          <w:lang w:val="en-US"/>
        </w:rPr>
        <w:t>EXW</w:t>
      </w:r>
      <w:r w:rsidR="00334343" w:rsidRPr="00027AD9">
        <w:rPr>
          <w:lang w:val="uk-UA"/>
        </w:rPr>
        <w:t xml:space="preserve"> склад Постачальника</w:t>
      </w:r>
      <w:r w:rsidR="00AC7663" w:rsidRPr="00027AD9">
        <w:rPr>
          <w:lang w:val="uk-UA"/>
        </w:rPr>
        <w:t xml:space="preserve"> </w:t>
      </w:r>
      <w:r w:rsidR="009018CB" w:rsidRPr="00027AD9">
        <w:rPr>
          <w:lang w:val="uk-UA"/>
        </w:rPr>
        <w:t>(</w:t>
      </w:r>
      <w:r w:rsidR="00AC7663" w:rsidRPr="00027AD9">
        <w:rPr>
          <w:lang w:val="en-US"/>
        </w:rPr>
        <w:t>In</w:t>
      </w:r>
      <w:r w:rsidR="009018CB" w:rsidRPr="00027AD9">
        <w:rPr>
          <w:lang w:val="en-US"/>
        </w:rPr>
        <w:t>coterms</w:t>
      </w:r>
      <w:r w:rsidR="009018CB" w:rsidRPr="00334343">
        <w:t xml:space="preserve"> 2010)</w:t>
      </w:r>
      <w:r w:rsidR="009018CB" w:rsidRPr="00027AD9">
        <w:rPr>
          <w:lang w:val="uk-UA"/>
        </w:rPr>
        <w:t>.</w:t>
      </w:r>
    </w:p>
    <w:p w14:paraId="68D46517" w14:textId="77777777" w:rsidR="0046273F" w:rsidRPr="00D5006F" w:rsidRDefault="0046273F" w:rsidP="00DD7583">
      <w:pPr>
        <w:numPr>
          <w:ilvl w:val="1"/>
          <w:numId w:val="1"/>
        </w:numPr>
        <w:ind w:left="709"/>
        <w:jc w:val="both"/>
        <w:rPr>
          <w:lang w:val="uk-UA"/>
        </w:rPr>
      </w:pPr>
      <w:r w:rsidRPr="0046273F">
        <w:rPr>
          <w:lang w:val="uk-UA"/>
        </w:rPr>
        <w:t>Форма оплати – 100% післяоплата протягом 2-х банківських днів з моменту поставки Товару.</w:t>
      </w:r>
    </w:p>
    <w:p w14:paraId="373702D1" w14:textId="77777777" w:rsidR="00895BAC" w:rsidRDefault="00895BAC" w:rsidP="00DD7583">
      <w:pPr>
        <w:numPr>
          <w:ilvl w:val="1"/>
          <w:numId w:val="1"/>
        </w:numPr>
        <w:ind w:left="0" w:firstLine="0"/>
        <w:jc w:val="both"/>
        <w:rPr>
          <w:color w:val="FF0000"/>
          <w:lang w:val="uk-UA"/>
        </w:rPr>
      </w:pPr>
      <w:r w:rsidRPr="00D5006F">
        <w:rPr>
          <w:lang w:val="uk-UA"/>
        </w:rPr>
        <w:t xml:space="preserve">Термін початку </w:t>
      </w:r>
      <w:r w:rsidR="00AC7583" w:rsidRPr="00D5006F">
        <w:rPr>
          <w:lang w:val="uk-UA"/>
        </w:rPr>
        <w:t>та</w:t>
      </w:r>
      <w:r w:rsidRPr="00D5006F">
        <w:rPr>
          <w:lang w:val="uk-UA"/>
        </w:rPr>
        <w:t xml:space="preserve"> </w:t>
      </w:r>
      <w:r w:rsidR="00D615C1">
        <w:rPr>
          <w:lang w:val="uk-UA"/>
        </w:rPr>
        <w:t>закінчення</w:t>
      </w:r>
      <w:r w:rsidR="00AC7583" w:rsidRPr="00D5006F">
        <w:rPr>
          <w:lang w:val="uk-UA"/>
        </w:rPr>
        <w:t xml:space="preserve"> </w:t>
      </w:r>
      <w:r w:rsidRPr="00D5006F">
        <w:rPr>
          <w:lang w:val="uk-UA"/>
        </w:rPr>
        <w:t>– згідно укладеного договору</w:t>
      </w:r>
      <w:r w:rsidRPr="00D5006F">
        <w:rPr>
          <w:color w:val="FF0000"/>
          <w:lang w:val="uk-UA"/>
        </w:rPr>
        <w:t>.</w:t>
      </w:r>
    </w:p>
    <w:p w14:paraId="5473CF23" w14:textId="77777777" w:rsidR="0024105A" w:rsidRDefault="0024105A" w:rsidP="0024105A">
      <w:pPr>
        <w:jc w:val="both"/>
        <w:rPr>
          <w:color w:val="FF0000"/>
          <w:lang w:val="uk-UA"/>
        </w:rPr>
      </w:pPr>
    </w:p>
    <w:p w14:paraId="79DE48EE" w14:textId="77777777" w:rsidR="00B818D0" w:rsidRPr="00D5006F" w:rsidRDefault="00EB7F76" w:rsidP="00DD7583">
      <w:pPr>
        <w:numPr>
          <w:ilvl w:val="0"/>
          <w:numId w:val="1"/>
        </w:numPr>
        <w:jc w:val="center"/>
        <w:rPr>
          <w:b/>
        </w:rPr>
      </w:pPr>
      <w:r w:rsidRPr="00D5006F">
        <w:rPr>
          <w:b/>
          <w:bCs/>
          <w:lang w:val="uk-UA"/>
        </w:rPr>
        <w:t xml:space="preserve"> </w:t>
      </w:r>
      <w:r w:rsidR="00B818D0" w:rsidRPr="00D5006F">
        <w:rPr>
          <w:b/>
          <w:bCs/>
        </w:rPr>
        <w:t>Мета</w:t>
      </w:r>
      <w:r w:rsidR="00B31DC3" w:rsidRPr="00D5006F">
        <w:rPr>
          <w:b/>
          <w:bCs/>
          <w:lang w:val="uk-UA"/>
        </w:rPr>
        <w:t>.</w:t>
      </w:r>
    </w:p>
    <w:p w14:paraId="5FA0BCC8" w14:textId="77777777" w:rsidR="00B12779" w:rsidRPr="00D5006F" w:rsidRDefault="00B12779" w:rsidP="00B12779">
      <w:pPr>
        <w:ind w:left="720"/>
        <w:rPr>
          <w:b/>
        </w:rPr>
      </w:pPr>
    </w:p>
    <w:p w14:paraId="34773B45" w14:textId="77777777" w:rsidR="00B818D0" w:rsidRPr="006C5243" w:rsidRDefault="009018CB" w:rsidP="00DD7583">
      <w:pPr>
        <w:numPr>
          <w:ilvl w:val="1"/>
          <w:numId w:val="1"/>
        </w:numPr>
        <w:jc w:val="both"/>
        <w:rPr>
          <w:sz w:val="22"/>
          <w:szCs w:val="22"/>
        </w:rPr>
      </w:pPr>
      <w:r w:rsidRPr="006C5243">
        <w:rPr>
          <w:sz w:val="22"/>
          <w:szCs w:val="22"/>
        </w:rPr>
        <w:t xml:space="preserve">Узгодження умов процесу продажу </w:t>
      </w:r>
      <w:r w:rsidR="001D46D9" w:rsidRPr="006C5243">
        <w:rPr>
          <w:sz w:val="22"/>
          <w:szCs w:val="22"/>
          <w:lang w:val="uk-UA"/>
        </w:rPr>
        <w:t xml:space="preserve">відходів </w:t>
      </w:r>
      <w:r w:rsidR="00630BA4" w:rsidRPr="006C5243">
        <w:rPr>
          <w:sz w:val="22"/>
          <w:szCs w:val="22"/>
          <w:lang w:val="uk-UA"/>
        </w:rPr>
        <w:t>виробництва.</w:t>
      </w:r>
    </w:p>
    <w:p w14:paraId="5D298E25" w14:textId="77777777" w:rsidR="00965FB5" w:rsidRPr="006C5243" w:rsidRDefault="00965FB5" w:rsidP="00895BAC">
      <w:pPr>
        <w:rPr>
          <w:sz w:val="22"/>
          <w:szCs w:val="22"/>
          <w:lang w:val="uk-UA"/>
        </w:rPr>
      </w:pPr>
    </w:p>
    <w:p w14:paraId="1E3F179B" w14:textId="77777777" w:rsidR="00B818D0" w:rsidRPr="006C5243" w:rsidRDefault="00F93428" w:rsidP="00DD7583">
      <w:pPr>
        <w:numPr>
          <w:ilvl w:val="0"/>
          <w:numId w:val="1"/>
        </w:numPr>
        <w:jc w:val="center"/>
        <w:rPr>
          <w:b/>
          <w:bCs/>
          <w:sz w:val="22"/>
          <w:szCs w:val="22"/>
        </w:rPr>
      </w:pPr>
      <w:r w:rsidRPr="006C5243">
        <w:rPr>
          <w:b/>
          <w:bCs/>
          <w:sz w:val="22"/>
          <w:szCs w:val="22"/>
          <w:lang w:val="uk-UA"/>
        </w:rPr>
        <w:t>Загальні вимоги.</w:t>
      </w:r>
    </w:p>
    <w:p w14:paraId="757959F1" w14:textId="77777777" w:rsidR="00B12779" w:rsidRPr="006C5243" w:rsidRDefault="00B12779" w:rsidP="00B12779">
      <w:pPr>
        <w:ind w:left="720"/>
        <w:rPr>
          <w:b/>
          <w:bCs/>
          <w:sz w:val="22"/>
          <w:szCs w:val="22"/>
        </w:rPr>
      </w:pPr>
    </w:p>
    <w:p w14:paraId="4B7C5B13" w14:textId="77777777" w:rsidR="00AC7663" w:rsidRPr="006C5243" w:rsidRDefault="00AC7663" w:rsidP="00DD7583">
      <w:pPr>
        <w:numPr>
          <w:ilvl w:val="1"/>
          <w:numId w:val="1"/>
        </w:numPr>
        <w:ind w:left="567" w:hanging="567"/>
        <w:jc w:val="both"/>
        <w:rPr>
          <w:sz w:val="22"/>
          <w:szCs w:val="22"/>
          <w:lang w:val="uk-UA"/>
        </w:rPr>
      </w:pPr>
      <w:r w:rsidRPr="006C5243">
        <w:rPr>
          <w:sz w:val="22"/>
          <w:szCs w:val="22"/>
          <w:lang w:val="uk-UA"/>
        </w:rPr>
        <w:t xml:space="preserve">Покупець зобов’язаний дотримуватися </w:t>
      </w:r>
      <w:r w:rsidR="003A72C0" w:rsidRPr="006C5243">
        <w:rPr>
          <w:sz w:val="22"/>
          <w:szCs w:val="22"/>
          <w:lang w:val="uk-UA"/>
        </w:rPr>
        <w:t xml:space="preserve">вимог </w:t>
      </w:r>
      <w:r w:rsidRPr="006C5243">
        <w:rPr>
          <w:sz w:val="22"/>
          <w:szCs w:val="22"/>
          <w:lang w:val="uk-UA"/>
        </w:rPr>
        <w:t>екологічного, санітарно-епідеміологічного, земельного законодавств</w:t>
      </w:r>
      <w:r w:rsidR="003A72C0" w:rsidRPr="006C5243">
        <w:rPr>
          <w:sz w:val="22"/>
          <w:szCs w:val="22"/>
          <w:lang w:val="uk-UA"/>
        </w:rPr>
        <w:t>,</w:t>
      </w:r>
      <w:r w:rsidRPr="006C5243">
        <w:rPr>
          <w:sz w:val="22"/>
          <w:szCs w:val="22"/>
          <w:lang w:val="uk-UA"/>
        </w:rPr>
        <w:t xml:space="preserve"> ін</w:t>
      </w:r>
      <w:r w:rsidR="003A72C0" w:rsidRPr="006C5243">
        <w:rPr>
          <w:sz w:val="22"/>
          <w:szCs w:val="22"/>
          <w:lang w:val="uk-UA"/>
        </w:rPr>
        <w:t>ших</w:t>
      </w:r>
      <w:r w:rsidRPr="006C5243">
        <w:rPr>
          <w:sz w:val="22"/>
          <w:szCs w:val="22"/>
          <w:lang w:val="uk-UA"/>
        </w:rPr>
        <w:t xml:space="preserve"> законів та нормативних актів, діючих на території України,</w:t>
      </w:r>
      <w:r w:rsidR="003A72C0" w:rsidRPr="006C5243">
        <w:rPr>
          <w:sz w:val="22"/>
          <w:szCs w:val="22"/>
          <w:lang w:val="uk-UA"/>
        </w:rPr>
        <w:t xml:space="preserve"> що регламентують</w:t>
      </w:r>
      <w:r w:rsidRPr="006C5243">
        <w:rPr>
          <w:sz w:val="22"/>
          <w:szCs w:val="22"/>
          <w:lang w:val="uk-UA"/>
        </w:rPr>
        <w:t xml:space="preserve"> поводженн</w:t>
      </w:r>
      <w:r w:rsidR="003A72C0" w:rsidRPr="006C5243">
        <w:rPr>
          <w:sz w:val="22"/>
          <w:szCs w:val="22"/>
          <w:lang w:val="uk-UA"/>
        </w:rPr>
        <w:t>я</w:t>
      </w:r>
      <w:r w:rsidRPr="006C5243">
        <w:rPr>
          <w:sz w:val="22"/>
          <w:szCs w:val="22"/>
          <w:lang w:val="uk-UA"/>
        </w:rPr>
        <w:t xml:space="preserve"> з </w:t>
      </w:r>
      <w:r w:rsidR="003A72C0" w:rsidRPr="006C5243">
        <w:rPr>
          <w:sz w:val="22"/>
          <w:szCs w:val="22"/>
          <w:lang w:val="uk-UA"/>
        </w:rPr>
        <w:t>від</w:t>
      </w:r>
      <w:r w:rsidR="00452556" w:rsidRPr="006C5243">
        <w:rPr>
          <w:sz w:val="22"/>
          <w:szCs w:val="22"/>
          <w:lang w:val="uk-UA"/>
        </w:rPr>
        <w:t>х</w:t>
      </w:r>
      <w:r w:rsidR="003A72C0" w:rsidRPr="006C5243">
        <w:rPr>
          <w:sz w:val="22"/>
          <w:szCs w:val="22"/>
          <w:lang w:val="uk-UA"/>
        </w:rPr>
        <w:t>одами.</w:t>
      </w:r>
    </w:p>
    <w:p w14:paraId="7CBED0B9" w14:textId="77777777" w:rsidR="00F107B3" w:rsidRPr="006C5243" w:rsidRDefault="00452556" w:rsidP="00DD7583">
      <w:pPr>
        <w:numPr>
          <w:ilvl w:val="1"/>
          <w:numId w:val="1"/>
        </w:numPr>
        <w:ind w:left="567" w:hanging="567"/>
        <w:jc w:val="both"/>
        <w:rPr>
          <w:sz w:val="22"/>
          <w:szCs w:val="22"/>
          <w:lang w:val="uk-UA"/>
        </w:rPr>
      </w:pPr>
      <w:r w:rsidRPr="006C5243">
        <w:rPr>
          <w:sz w:val="22"/>
          <w:szCs w:val="22"/>
          <w:lang w:val="uk-UA"/>
        </w:rPr>
        <w:t xml:space="preserve">На вимогу діючого законодавства </w:t>
      </w:r>
      <w:r w:rsidR="00D079E3" w:rsidRPr="006C5243">
        <w:rPr>
          <w:sz w:val="22"/>
          <w:szCs w:val="22"/>
          <w:lang w:val="uk-UA"/>
        </w:rPr>
        <w:t xml:space="preserve">(Закону України «Про відходи») </w:t>
      </w:r>
      <w:r w:rsidRPr="006C5243">
        <w:rPr>
          <w:sz w:val="22"/>
          <w:szCs w:val="22"/>
          <w:lang w:val="uk-UA"/>
        </w:rPr>
        <w:t xml:space="preserve">Покупець зобов’язується надати </w:t>
      </w:r>
      <w:r w:rsidR="00A90EE4" w:rsidRPr="006C5243">
        <w:rPr>
          <w:sz w:val="22"/>
          <w:szCs w:val="22"/>
          <w:lang w:val="uk-UA"/>
        </w:rPr>
        <w:t>Постачальнику</w:t>
      </w:r>
      <w:r w:rsidRPr="006C5243">
        <w:rPr>
          <w:sz w:val="22"/>
          <w:szCs w:val="22"/>
          <w:lang w:val="uk-UA"/>
        </w:rPr>
        <w:t xml:space="preserve"> документацію, оформлену відповідно до діючих вимог, що підтверджує факт належного використання відходів (продажу, використання, переробки, захоронення, тощо)</w:t>
      </w:r>
      <w:r w:rsidR="00082DE7" w:rsidRPr="006C5243">
        <w:rPr>
          <w:sz w:val="22"/>
          <w:szCs w:val="22"/>
          <w:lang w:val="uk-UA"/>
        </w:rPr>
        <w:t xml:space="preserve"> та необхідні (діючі) дозволи</w:t>
      </w:r>
      <w:r w:rsidR="00F107B3" w:rsidRPr="006C5243">
        <w:rPr>
          <w:sz w:val="22"/>
          <w:szCs w:val="22"/>
          <w:lang w:val="uk-UA"/>
        </w:rPr>
        <w:t xml:space="preserve">. </w:t>
      </w:r>
    </w:p>
    <w:p w14:paraId="3F5A4DD5" w14:textId="77777777" w:rsidR="003A72C0" w:rsidRPr="006C5243" w:rsidRDefault="00F107B3" w:rsidP="00F107B3">
      <w:pPr>
        <w:ind w:firstLine="708"/>
        <w:jc w:val="both"/>
        <w:rPr>
          <w:sz w:val="22"/>
          <w:szCs w:val="22"/>
          <w:lang w:val="uk-UA"/>
        </w:rPr>
      </w:pPr>
      <w:r w:rsidRPr="006C5243">
        <w:rPr>
          <w:sz w:val="22"/>
          <w:szCs w:val="22"/>
          <w:lang w:val="uk-UA"/>
        </w:rPr>
        <w:lastRenderedPageBreak/>
        <w:t>Перелік необхідної документації у випадку захоронення</w:t>
      </w:r>
      <w:r w:rsidR="00082DE7" w:rsidRPr="006C5243">
        <w:rPr>
          <w:sz w:val="22"/>
          <w:szCs w:val="22"/>
          <w:lang w:val="uk-UA"/>
        </w:rPr>
        <w:t xml:space="preserve"> (переробки)</w:t>
      </w:r>
      <w:r w:rsidRPr="006C5243">
        <w:rPr>
          <w:sz w:val="22"/>
          <w:szCs w:val="22"/>
          <w:lang w:val="uk-UA"/>
        </w:rPr>
        <w:t>:</w:t>
      </w:r>
    </w:p>
    <w:p w14:paraId="0668AB57" w14:textId="77777777" w:rsidR="00F107B3" w:rsidRPr="006C5243" w:rsidRDefault="00F107B3" w:rsidP="00DD7583">
      <w:pPr>
        <w:numPr>
          <w:ilvl w:val="0"/>
          <w:numId w:val="2"/>
        </w:numPr>
        <w:jc w:val="both"/>
        <w:rPr>
          <w:sz w:val="22"/>
          <w:szCs w:val="22"/>
          <w:lang w:val="uk-UA"/>
        </w:rPr>
      </w:pPr>
      <w:r w:rsidRPr="006C5243">
        <w:rPr>
          <w:sz w:val="22"/>
          <w:szCs w:val="22"/>
          <w:lang w:val="uk-UA"/>
        </w:rPr>
        <w:t>статутні документи із вказанням даного виду діяльності;</w:t>
      </w:r>
    </w:p>
    <w:p w14:paraId="7881DC9A" w14:textId="77777777" w:rsidR="00F107B3" w:rsidRPr="006C5243" w:rsidRDefault="000B0A32" w:rsidP="00DD7583">
      <w:pPr>
        <w:numPr>
          <w:ilvl w:val="0"/>
          <w:numId w:val="2"/>
        </w:numPr>
        <w:jc w:val="both"/>
        <w:rPr>
          <w:sz w:val="22"/>
          <w:szCs w:val="22"/>
          <w:lang w:val="uk-UA"/>
        </w:rPr>
      </w:pPr>
      <w:r w:rsidRPr="006C5243">
        <w:rPr>
          <w:sz w:val="22"/>
          <w:szCs w:val="22"/>
          <w:lang w:val="uk-UA"/>
        </w:rPr>
        <w:t>договори на захоронення (переробку) з організацією, що м</w:t>
      </w:r>
      <w:r w:rsidR="00C914C5" w:rsidRPr="006C5243">
        <w:rPr>
          <w:sz w:val="22"/>
          <w:szCs w:val="22"/>
          <w:lang w:val="uk-UA"/>
        </w:rPr>
        <w:t>а</w:t>
      </w:r>
      <w:r w:rsidRPr="006C5243">
        <w:rPr>
          <w:sz w:val="22"/>
          <w:szCs w:val="22"/>
          <w:lang w:val="uk-UA"/>
        </w:rPr>
        <w:t>є відповідні дозвільні документи</w:t>
      </w:r>
      <w:r w:rsidR="00082DE7" w:rsidRPr="006C5243">
        <w:rPr>
          <w:sz w:val="22"/>
          <w:szCs w:val="22"/>
          <w:lang w:val="uk-UA"/>
        </w:rPr>
        <w:t>;</w:t>
      </w:r>
    </w:p>
    <w:p w14:paraId="28F90266" w14:textId="77777777" w:rsidR="00082DE7" w:rsidRPr="006C5243" w:rsidRDefault="00082DE7" w:rsidP="00DD7583">
      <w:pPr>
        <w:numPr>
          <w:ilvl w:val="0"/>
          <w:numId w:val="2"/>
        </w:numPr>
        <w:jc w:val="both"/>
        <w:rPr>
          <w:sz w:val="22"/>
          <w:szCs w:val="22"/>
          <w:lang w:val="uk-UA"/>
        </w:rPr>
      </w:pPr>
      <w:r w:rsidRPr="006C5243">
        <w:rPr>
          <w:sz w:val="22"/>
          <w:szCs w:val="22"/>
          <w:lang w:val="uk-UA"/>
        </w:rPr>
        <w:t>дозвільні документи організації, яка буде займатися захороненням (переробкою).</w:t>
      </w:r>
    </w:p>
    <w:p w14:paraId="73DDBFAB" w14:textId="77777777" w:rsidR="009C2964" w:rsidRPr="006C5243" w:rsidRDefault="009C2964" w:rsidP="00DD7583">
      <w:pPr>
        <w:numPr>
          <w:ilvl w:val="1"/>
          <w:numId w:val="1"/>
        </w:numPr>
        <w:ind w:left="709" w:hanging="709"/>
        <w:jc w:val="both"/>
        <w:rPr>
          <w:sz w:val="22"/>
          <w:szCs w:val="22"/>
          <w:lang w:val="uk-UA"/>
        </w:rPr>
      </w:pPr>
      <w:r w:rsidRPr="006C5243">
        <w:rPr>
          <w:sz w:val="22"/>
          <w:szCs w:val="22"/>
          <w:lang w:val="uk-UA"/>
        </w:rPr>
        <w:t xml:space="preserve">Час реагування на повідомлення </w:t>
      </w:r>
      <w:r w:rsidR="00594A68" w:rsidRPr="006C5243">
        <w:rPr>
          <w:sz w:val="22"/>
          <w:szCs w:val="22"/>
          <w:lang w:val="uk-UA"/>
        </w:rPr>
        <w:t>Постачальника</w:t>
      </w:r>
      <w:r w:rsidRPr="006C5243">
        <w:rPr>
          <w:sz w:val="22"/>
          <w:szCs w:val="22"/>
          <w:lang w:val="uk-UA"/>
        </w:rPr>
        <w:t xml:space="preserve"> по готовн</w:t>
      </w:r>
      <w:r w:rsidR="003A5B21" w:rsidRPr="006C5243">
        <w:rPr>
          <w:sz w:val="22"/>
          <w:szCs w:val="22"/>
          <w:lang w:val="uk-UA"/>
        </w:rPr>
        <w:t>ості</w:t>
      </w:r>
      <w:r w:rsidRPr="006C5243">
        <w:rPr>
          <w:sz w:val="22"/>
          <w:szCs w:val="22"/>
          <w:lang w:val="uk-UA"/>
        </w:rPr>
        <w:t xml:space="preserve"> до відвантаження (час між повідомленням про готовність до відвантаження та подач</w:t>
      </w:r>
      <w:r w:rsidR="00787650" w:rsidRPr="006C5243">
        <w:rPr>
          <w:sz w:val="22"/>
          <w:szCs w:val="22"/>
          <w:lang w:val="uk-UA"/>
        </w:rPr>
        <w:t xml:space="preserve">ею транспорту на виробничий майданчик </w:t>
      </w:r>
      <w:r w:rsidR="00594A68" w:rsidRPr="006C5243">
        <w:rPr>
          <w:sz w:val="22"/>
          <w:szCs w:val="22"/>
          <w:lang w:val="uk-UA"/>
        </w:rPr>
        <w:t>Постачальника</w:t>
      </w:r>
      <w:r w:rsidR="00787650" w:rsidRPr="006C5243">
        <w:rPr>
          <w:sz w:val="22"/>
          <w:szCs w:val="22"/>
          <w:lang w:val="uk-UA"/>
        </w:rPr>
        <w:t xml:space="preserve">) </w:t>
      </w:r>
      <w:r w:rsidR="00B31DC3" w:rsidRPr="006C5243">
        <w:rPr>
          <w:sz w:val="22"/>
          <w:szCs w:val="22"/>
          <w:lang w:val="uk-UA"/>
        </w:rPr>
        <w:t>–</w:t>
      </w:r>
      <w:r w:rsidR="00787650" w:rsidRPr="006C5243">
        <w:rPr>
          <w:sz w:val="22"/>
          <w:szCs w:val="22"/>
          <w:lang w:val="uk-UA"/>
        </w:rPr>
        <w:t xml:space="preserve"> </w:t>
      </w:r>
      <w:r w:rsidR="00B31DC3" w:rsidRPr="006C5243">
        <w:rPr>
          <w:sz w:val="22"/>
          <w:szCs w:val="22"/>
          <w:lang w:val="uk-UA"/>
        </w:rPr>
        <w:t xml:space="preserve">не більше </w:t>
      </w:r>
      <w:r w:rsidR="00D079E3" w:rsidRPr="006C5243">
        <w:rPr>
          <w:sz w:val="22"/>
          <w:szCs w:val="22"/>
          <w:lang w:val="uk-UA"/>
        </w:rPr>
        <w:t>3</w:t>
      </w:r>
      <w:r w:rsidR="00B31DC3" w:rsidRPr="006C5243">
        <w:rPr>
          <w:sz w:val="22"/>
          <w:szCs w:val="22"/>
          <w:lang w:val="uk-UA"/>
        </w:rPr>
        <w:t xml:space="preserve"> (</w:t>
      </w:r>
      <w:r w:rsidR="00D079E3" w:rsidRPr="006C5243">
        <w:rPr>
          <w:sz w:val="22"/>
          <w:szCs w:val="22"/>
          <w:lang w:val="uk-UA"/>
        </w:rPr>
        <w:t>трьох</w:t>
      </w:r>
      <w:r w:rsidR="00B31DC3" w:rsidRPr="006C5243">
        <w:rPr>
          <w:sz w:val="22"/>
          <w:szCs w:val="22"/>
          <w:lang w:val="uk-UA"/>
        </w:rPr>
        <w:t xml:space="preserve">) </w:t>
      </w:r>
      <w:r w:rsidR="00787650" w:rsidRPr="006C5243">
        <w:rPr>
          <w:sz w:val="22"/>
          <w:szCs w:val="22"/>
          <w:lang w:val="uk-UA"/>
        </w:rPr>
        <w:t xml:space="preserve"> </w:t>
      </w:r>
      <w:r w:rsidR="003F49F7" w:rsidRPr="006C5243">
        <w:rPr>
          <w:sz w:val="22"/>
          <w:szCs w:val="22"/>
          <w:lang w:val="uk-UA"/>
        </w:rPr>
        <w:t>діб</w:t>
      </w:r>
      <w:r w:rsidR="00787650" w:rsidRPr="006C5243">
        <w:rPr>
          <w:sz w:val="22"/>
          <w:szCs w:val="22"/>
          <w:lang w:val="uk-UA"/>
        </w:rPr>
        <w:t>.</w:t>
      </w:r>
      <w:r w:rsidR="00A31EF1" w:rsidRPr="006C5243">
        <w:rPr>
          <w:sz w:val="22"/>
          <w:szCs w:val="22"/>
          <w:lang w:val="uk-UA"/>
        </w:rPr>
        <w:t xml:space="preserve"> Може зменшуватись за домовленістю Сторін.</w:t>
      </w:r>
    </w:p>
    <w:p w14:paraId="1D0F014E" w14:textId="77777777" w:rsidR="00895BAC" w:rsidRPr="006C5243" w:rsidRDefault="00B31DC3" w:rsidP="00DD7583">
      <w:pPr>
        <w:numPr>
          <w:ilvl w:val="1"/>
          <w:numId w:val="1"/>
        </w:numPr>
        <w:ind w:left="709" w:hanging="709"/>
        <w:jc w:val="both"/>
        <w:rPr>
          <w:sz w:val="22"/>
          <w:szCs w:val="22"/>
          <w:lang w:val="uk-UA"/>
        </w:rPr>
      </w:pPr>
      <w:r w:rsidRPr="006C5243">
        <w:rPr>
          <w:sz w:val="22"/>
          <w:szCs w:val="22"/>
          <w:lang w:val="uk-UA"/>
        </w:rPr>
        <w:t xml:space="preserve">Супровідні та бухгалтерські документи оформлюються відповідно до вимог бухгалтерського обліку та умов </w:t>
      </w:r>
      <w:r w:rsidR="003A72C0" w:rsidRPr="006C5243">
        <w:rPr>
          <w:sz w:val="22"/>
          <w:szCs w:val="22"/>
          <w:lang w:val="uk-UA"/>
        </w:rPr>
        <w:t xml:space="preserve">підписаного </w:t>
      </w:r>
      <w:r w:rsidRPr="006C5243">
        <w:rPr>
          <w:sz w:val="22"/>
          <w:szCs w:val="22"/>
          <w:lang w:val="uk-UA"/>
        </w:rPr>
        <w:t>Договору.</w:t>
      </w:r>
    </w:p>
    <w:p w14:paraId="63B1BC50" w14:textId="77777777" w:rsidR="00F93428" w:rsidRPr="006C5243" w:rsidRDefault="006E3839" w:rsidP="00DD7583">
      <w:pPr>
        <w:numPr>
          <w:ilvl w:val="1"/>
          <w:numId w:val="1"/>
        </w:numPr>
        <w:ind w:left="567" w:hanging="567"/>
        <w:jc w:val="both"/>
        <w:rPr>
          <w:sz w:val="22"/>
          <w:szCs w:val="22"/>
          <w:lang w:val="uk-UA"/>
        </w:rPr>
      </w:pPr>
      <w:r w:rsidRPr="006C5243">
        <w:rPr>
          <w:sz w:val="22"/>
          <w:szCs w:val="22"/>
          <w:lang w:val="uk-UA"/>
        </w:rPr>
        <w:t>Будь-які зміни до Договору</w:t>
      </w:r>
      <w:r w:rsidR="003A72C0" w:rsidRPr="006C5243">
        <w:rPr>
          <w:sz w:val="22"/>
          <w:szCs w:val="22"/>
          <w:lang w:val="uk-UA"/>
        </w:rPr>
        <w:t xml:space="preserve"> </w:t>
      </w:r>
      <w:r w:rsidRPr="006C5243">
        <w:rPr>
          <w:sz w:val="22"/>
          <w:szCs w:val="22"/>
          <w:lang w:val="uk-UA"/>
        </w:rPr>
        <w:t>оформлюю</w:t>
      </w:r>
      <w:r w:rsidR="003A72C0" w:rsidRPr="006C5243">
        <w:rPr>
          <w:sz w:val="22"/>
          <w:szCs w:val="22"/>
          <w:lang w:val="uk-UA"/>
        </w:rPr>
        <w:t>ть</w:t>
      </w:r>
      <w:r w:rsidRPr="006C5243">
        <w:rPr>
          <w:sz w:val="22"/>
          <w:szCs w:val="22"/>
          <w:lang w:val="uk-UA"/>
        </w:rPr>
        <w:t>ся Додатковою угодою.</w:t>
      </w:r>
    </w:p>
    <w:p w14:paraId="349244FF" w14:textId="77777777" w:rsidR="003A72C0" w:rsidRPr="006C5243" w:rsidRDefault="003A72C0" w:rsidP="00DD7583">
      <w:pPr>
        <w:numPr>
          <w:ilvl w:val="1"/>
          <w:numId w:val="1"/>
        </w:numPr>
        <w:ind w:left="567" w:hanging="578"/>
        <w:jc w:val="both"/>
        <w:rPr>
          <w:sz w:val="22"/>
          <w:szCs w:val="22"/>
          <w:lang w:val="uk-UA"/>
        </w:rPr>
      </w:pPr>
      <w:r w:rsidRPr="006C5243">
        <w:rPr>
          <w:sz w:val="22"/>
          <w:szCs w:val="22"/>
          <w:lang w:val="uk-UA"/>
        </w:rPr>
        <w:t xml:space="preserve">Право власності на </w:t>
      </w:r>
      <w:r w:rsidR="003F49F7" w:rsidRPr="006C5243">
        <w:rPr>
          <w:sz w:val="22"/>
          <w:szCs w:val="22"/>
          <w:lang w:val="uk-UA"/>
        </w:rPr>
        <w:t xml:space="preserve">відходи </w:t>
      </w:r>
      <w:r w:rsidR="004F6802" w:rsidRPr="006C5243">
        <w:rPr>
          <w:sz w:val="22"/>
          <w:szCs w:val="22"/>
          <w:lang w:val="uk-UA"/>
        </w:rPr>
        <w:t>виробництва</w:t>
      </w:r>
      <w:r w:rsidR="003F49F7" w:rsidRPr="006C5243">
        <w:rPr>
          <w:sz w:val="22"/>
          <w:szCs w:val="22"/>
          <w:lang w:val="uk-UA"/>
        </w:rPr>
        <w:t xml:space="preserve"> </w:t>
      </w:r>
      <w:r w:rsidR="00A06743" w:rsidRPr="006C5243">
        <w:rPr>
          <w:sz w:val="22"/>
          <w:szCs w:val="22"/>
          <w:lang w:val="uk-UA"/>
        </w:rPr>
        <w:t>та ризик їхньої випадкового</w:t>
      </w:r>
      <w:r w:rsidR="008B7442" w:rsidRPr="006C5243">
        <w:rPr>
          <w:sz w:val="22"/>
          <w:szCs w:val="22"/>
          <w:lang w:val="uk-UA"/>
        </w:rPr>
        <w:t xml:space="preserve"> з</w:t>
      </w:r>
      <w:r w:rsidR="00A06743" w:rsidRPr="006C5243">
        <w:rPr>
          <w:sz w:val="22"/>
          <w:szCs w:val="22"/>
          <w:lang w:val="uk-UA"/>
        </w:rPr>
        <w:t>нищення</w:t>
      </w:r>
      <w:r w:rsidR="008B7442" w:rsidRPr="006C5243">
        <w:rPr>
          <w:sz w:val="22"/>
          <w:szCs w:val="22"/>
          <w:lang w:val="uk-UA"/>
        </w:rPr>
        <w:t xml:space="preserve"> або ушкодження переходить від </w:t>
      </w:r>
      <w:r w:rsidR="00714517" w:rsidRPr="006C5243">
        <w:rPr>
          <w:sz w:val="22"/>
          <w:szCs w:val="22"/>
          <w:lang w:val="uk-UA"/>
        </w:rPr>
        <w:t>Постачальника</w:t>
      </w:r>
      <w:r w:rsidR="008B7442" w:rsidRPr="006C5243">
        <w:rPr>
          <w:sz w:val="22"/>
          <w:szCs w:val="22"/>
          <w:lang w:val="uk-UA"/>
        </w:rPr>
        <w:t xml:space="preserve"> до Покупця після підписання уповноваженим</w:t>
      </w:r>
      <w:r w:rsidR="003F3665" w:rsidRPr="006C5243">
        <w:rPr>
          <w:sz w:val="22"/>
          <w:szCs w:val="22"/>
          <w:lang w:val="uk-UA"/>
        </w:rPr>
        <w:t>(-</w:t>
      </w:r>
      <w:r w:rsidR="008B7442" w:rsidRPr="006C5243">
        <w:rPr>
          <w:sz w:val="22"/>
          <w:szCs w:val="22"/>
          <w:lang w:val="uk-UA"/>
        </w:rPr>
        <w:t>и</w:t>
      </w:r>
      <w:r w:rsidR="003F3665" w:rsidRPr="006C5243">
        <w:rPr>
          <w:sz w:val="22"/>
          <w:szCs w:val="22"/>
          <w:lang w:val="uk-UA"/>
        </w:rPr>
        <w:t>)</w:t>
      </w:r>
      <w:r w:rsidR="008B7442" w:rsidRPr="006C5243">
        <w:rPr>
          <w:sz w:val="22"/>
          <w:szCs w:val="22"/>
          <w:lang w:val="uk-UA"/>
        </w:rPr>
        <w:t xml:space="preserve"> представник</w:t>
      </w:r>
      <w:r w:rsidR="003F3665" w:rsidRPr="006C5243">
        <w:rPr>
          <w:sz w:val="22"/>
          <w:szCs w:val="22"/>
          <w:lang w:val="uk-UA"/>
        </w:rPr>
        <w:t>ом(-</w:t>
      </w:r>
      <w:r w:rsidR="008B7442" w:rsidRPr="006C5243">
        <w:rPr>
          <w:sz w:val="22"/>
          <w:szCs w:val="22"/>
          <w:lang w:val="uk-UA"/>
        </w:rPr>
        <w:t>ами</w:t>
      </w:r>
      <w:r w:rsidR="003F3665" w:rsidRPr="006C5243">
        <w:rPr>
          <w:sz w:val="22"/>
          <w:szCs w:val="22"/>
          <w:lang w:val="uk-UA"/>
        </w:rPr>
        <w:t>)</w:t>
      </w:r>
      <w:r w:rsidR="008B7442" w:rsidRPr="006C5243">
        <w:rPr>
          <w:sz w:val="22"/>
          <w:szCs w:val="22"/>
          <w:lang w:val="uk-UA"/>
        </w:rPr>
        <w:t xml:space="preserve"> Покупця товарно – транспортної та/або видаткової накладної на території виробничого центру Постачальника за адресою згідно Договору.</w:t>
      </w:r>
    </w:p>
    <w:p w14:paraId="6A6DAEBF" w14:textId="77777777" w:rsidR="00CB1BC2" w:rsidRPr="006C5243" w:rsidRDefault="00CB1BC2" w:rsidP="00CB1BC2">
      <w:pPr>
        <w:ind w:left="720"/>
        <w:rPr>
          <w:b/>
          <w:bCs/>
          <w:sz w:val="22"/>
          <w:szCs w:val="22"/>
        </w:rPr>
      </w:pPr>
    </w:p>
    <w:p w14:paraId="0CD5B380" w14:textId="77777777" w:rsidR="00F93428" w:rsidRPr="006C5243" w:rsidRDefault="0096473D" w:rsidP="00DD7583">
      <w:pPr>
        <w:numPr>
          <w:ilvl w:val="0"/>
          <w:numId w:val="1"/>
        </w:numPr>
        <w:jc w:val="center"/>
        <w:rPr>
          <w:b/>
          <w:bCs/>
          <w:sz w:val="22"/>
          <w:szCs w:val="22"/>
        </w:rPr>
      </w:pPr>
      <w:r w:rsidRPr="006C5243">
        <w:rPr>
          <w:b/>
          <w:bCs/>
          <w:sz w:val="22"/>
          <w:szCs w:val="22"/>
          <w:lang w:val="uk-UA"/>
        </w:rPr>
        <w:t>Вимоги до автотранспорту</w:t>
      </w:r>
      <w:r w:rsidR="00F93428" w:rsidRPr="006C5243">
        <w:rPr>
          <w:b/>
          <w:bCs/>
          <w:sz w:val="22"/>
          <w:szCs w:val="22"/>
        </w:rPr>
        <w:t>.</w:t>
      </w:r>
    </w:p>
    <w:p w14:paraId="7D53EE5E" w14:textId="77777777" w:rsidR="00B12779" w:rsidRPr="006C5243" w:rsidRDefault="00B12779" w:rsidP="00B12779">
      <w:pPr>
        <w:ind w:left="720"/>
        <w:rPr>
          <w:b/>
          <w:bCs/>
          <w:sz w:val="22"/>
          <w:szCs w:val="22"/>
        </w:rPr>
      </w:pPr>
    </w:p>
    <w:p w14:paraId="17EC872F" w14:textId="77777777" w:rsidR="00783556" w:rsidRPr="006C5243" w:rsidRDefault="0096473D" w:rsidP="00DD7583">
      <w:pPr>
        <w:numPr>
          <w:ilvl w:val="1"/>
          <w:numId w:val="1"/>
        </w:numPr>
        <w:ind w:left="709" w:hanging="709"/>
        <w:jc w:val="both"/>
        <w:rPr>
          <w:sz w:val="22"/>
          <w:szCs w:val="22"/>
          <w:lang w:val="uk-UA"/>
        </w:rPr>
      </w:pPr>
      <w:r w:rsidRPr="006C5243">
        <w:rPr>
          <w:sz w:val="22"/>
          <w:szCs w:val="22"/>
          <w:lang w:val="uk-UA"/>
        </w:rPr>
        <w:t xml:space="preserve">Покупець забезпечує </w:t>
      </w:r>
      <w:r w:rsidR="00C66369" w:rsidRPr="006C5243">
        <w:rPr>
          <w:sz w:val="22"/>
          <w:szCs w:val="22"/>
          <w:lang w:val="uk-UA"/>
        </w:rPr>
        <w:t>подачу</w:t>
      </w:r>
      <w:r w:rsidRPr="006C5243">
        <w:rPr>
          <w:sz w:val="22"/>
          <w:szCs w:val="22"/>
          <w:lang w:val="uk-UA"/>
        </w:rPr>
        <w:t xml:space="preserve"> </w:t>
      </w:r>
      <w:r w:rsidR="00CC2239" w:rsidRPr="006C5243">
        <w:rPr>
          <w:sz w:val="22"/>
          <w:szCs w:val="22"/>
          <w:lang w:val="uk-UA"/>
        </w:rPr>
        <w:t>автотранспорту</w:t>
      </w:r>
      <w:r w:rsidR="00C66369" w:rsidRPr="006C5243">
        <w:rPr>
          <w:sz w:val="22"/>
          <w:szCs w:val="22"/>
          <w:lang w:val="uk-UA"/>
        </w:rPr>
        <w:t xml:space="preserve"> </w:t>
      </w:r>
      <w:r w:rsidRPr="006C5243">
        <w:rPr>
          <w:sz w:val="22"/>
          <w:szCs w:val="22"/>
          <w:lang w:val="uk-UA"/>
        </w:rPr>
        <w:t xml:space="preserve">для </w:t>
      </w:r>
      <w:r w:rsidR="00CE7789" w:rsidRPr="006C5243">
        <w:rPr>
          <w:sz w:val="22"/>
          <w:szCs w:val="22"/>
          <w:lang w:val="uk-UA"/>
        </w:rPr>
        <w:t>від</w:t>
      </w:r>
      <w:r w:rsidRPr="006C5243">
        <w:rPr>
          <w:sz w:val="22"/>
          <w:szCs w:val="22"/>
          <w:lang w:val="uk-UA"/>
        </w:rPr>
        <w:t xml:space="preserve">вантаження </w:t>
      </w:r>
      <w:r w:rsidR="00291E81" w:rsidRPr="006C5243">
        <w:rPr>
          <w:sz w:val="22"/>
          <w:szCs w:val="22"/>
          <w:lang w:val="uk-UA"/>
        </w:rPr>
        <w:t xml:space="preserve">відходів </w:t>
      </w:r>
      <w:r w:rsidR="00365EDB" w:rsidRPr="006C5243">
        <w:rPr>
          <w:sz w:val="22"/>
          <w:szCs w:val="22"/>
          <w:lang w:val="uk-UA"/>
        </w:rPr>
        <w:t>виробництва</w:t>
      </w:r>
      <w:r w:rsidR="00291E81" w:rsidRPr="006C5243">
        <w:rPr>
          <w:sz w:val="22"/>
          <w:szCs w:val="22"/>
          <w:lang w:val="uk-UA"/>
        </w:rPr>
        <w:t xml:space="preserve"> </w:t>
      </w:r>
      <w:r w:rsidR="006B10AF" w:rsidRPr="006C5243">
        <w:rPr>
          <w:sz w:val="22"/>
          <w:szCs w:val="22"/>
          <w:lang w:val="uk-UA"/>
        </w:rPr>
        <w:t>на території</w:t>
      </w:r>
      <w:r w:rsidR="00820414" w:rsidRPr="006C5243">
        <w:rPr>
          <w:sz w:val="22"/>
          <w:szCs w:val="22"/>
          <w:lang w:val="uk-UA"/>
        </w:rPr>
        <w:t xml:space="preserve"> Постачальника</w:t>
      </w:r>
      <w:r w:rsidRPr="006C5243">
        <w:rPr>
          <w:sz w:val="22"/>
          <w:szCs w:val="22"/>
          <w:lang w:val="uk-UA"/>
        </w:rPr>
        <w:t xml:space="preserve"> н</w:t>
      </w:r>
      <w:r w:rsidR="00191B67" w:rsidRPr="006C5243">
        <w:rPr>
          <w:sz w:val="22"/>
          <w:szCs w:val="22"/>
          <w:lang w:val="uk-UA"/>
        </w:rPr>
        <w:t xml:space="preserve">а весь час </w:t>
      </w:r>
      <w:r w:rsidR="00CE7789" w:rsidRPr="006C5243">
        <w:rPr>
          <w:sz w:val="22"/>
          <w:szCs w:val="22"/>
          <w:lang w:val="uk-UA"/>
        </w:rPr>
        <w:t>дії договору</w:t>
      </w:r>
      <w:r w:rsidR="00783556" w:rsidRPr="006C5243">
        <w:rPr>
          <w:sz w:val="22"/>
          <w:szCs w:val="22"/>
          <w:lang w:val="uk-UA"/>
        </w:rPr>
        <w:t>.</w:t>
      </w:r>
    </w:p>
    <w:p w14:paraId="680AD370" w14:textId="77777777" w:rsidR="00F53302" w:rsidRPr="006C5243" w:rsidRDefault="00F53302" w:rsidP="00DD7583">
      <w:pPr>
        <w:numPr>
          <w:ilvl w:val="1"/>
          <w:numId w:val="1"/>
        </w:numPr>
        <w:ind w:left="0" w:firstLine="0"/>
        <w:jc w:val="both"/>
        <w:rPr>
          <w:sz w:val="22"/>
          <w:szCs w:val="22"/>
          <w:lang w:val="uk-UA"/>
        </w:rPr>
      </w:pPr>
      <w:r w:rsidRPr="006C5243">
        <w:rPr>
          <w:sz w:val="22"/>
          <w:szCs w:val="22"/>
          <w:lang w:val="uk-UA"/>
        </w:rPr>
        <w:t>Вимоги до автотранспорту, що здійснює перевезення:</w:t>
      </w:r>
    </w:p>
    <w:p w14:paraId="025E66D4" w14:textId="77777777" w:rsidR="00470EE7" w:rsidRPr="006C5243" w:rsidRDefault="00470EE7" w:rsidP="00DD7583">
      <w:pPr>
        <w:numPr>
          <w:ilvl w:val="0"/>
          <w:numId w:val="3"/>
        </w:numPr>
        <w:ind w:left="1276"/>
        <w:jc w:val="both"/>
        <w:rPr>
          <w:sz w:val="22"/>
          <w:szCs w:val="22"/>
          <w:lang w:val="uk-UA"/>
        </w:rPr>
      </w:pPr>
      <w:r w:rsidRPr="006C5243">
        <w:rPr>
          <w:sz w:val="22"/>
          <w:szCs w:val="22"/>
          <w:lang w:val="uk-UA"/>
        </w:rPr>
        <w:t>конструкція к</w:t>
      </w:r>
      <w:r w:rsidR="00F034C6" w:rsidRPr="006C5243">
        <w:rPr>
          <w:sz w:val="22"/>
          <w:szCs w:val="22"/>
          <w:lang w:val="uk-UA"/>
        </w:rPr>
        <w:t>узова</w:t>
      </w:r>
      <w:r w:rsidRPr="006C5243">
        <w:rPr>
          <w:sz w:val="22"/>
          <w:szCs w:val="22"/>
          <w:lang w:val="uk-UA"/>
        </w:rPr>
        <w:t xml:space="preserve"> має захищати від потрапляння </w:t>
      </w:r>
      <w:r w:rsidR="001865EE" w:rsidRPr="006C5243">
        <w:rPr>
          <w:sz w:val="22"/>
          <w:szCs w:val="22"/>
          <w:lang w:val="uk-UA"/>
        </w:rPr>
        <w:t xml:space="preserve">відходів </w:t>
      </w:r>
      <w:r w:rsidR="007B3880" w:rsidRPr="006C5243">
        <w:rPr>
          <w:sz w:val="22"/>
          <w:szCs w:val="22"/>
          <w:lang w:val="uk-UA"/>
        </w:rPr>
        <w:t>виробництва</w:t>
      </w:r>
      <w:r w:rsidR="001865EE" w:rsidRPr="006C5243">
        <w:rPr>
          <w:sz w:val="22"/>
          <w:szCs w:val="22"/>
          <w:lang w:val="uk-UA"/>
        </w:rPr>
        <w:t xml:space="preserve"> </w:t>
      </w:r>
      <w:r w:rsidRPr="006C5243">
        <w:rPr>
          <w:sz w:val="22"/>
          <w:szCs w:val="22"/>
          <w:lang w:val="uk-UA"/>
        </w:rPr>
        <w:t>через борт назовні при навантажувально-розвантажувальних операціях та транспортуванні</w:t>
      </w:r>
      <w:r w:rsidR="000F0DD7" w:rsidRPr="006C5243">
        <w:rPr>
          <w:sz w:val="22"/>
          <w:szCs w:val="22"/>
          <w:lang w:val="uk-UA"/>
        </w:rPr>
        <w:t xml:space="preserve"> при номінальному завантаженні</w:t>
      </w:r>
      <w:r w:rsidR="00CC2239" w:rsidRPr="006C5243">
        <w:rPr>
          <w:sz w:val="22"/>
          <w:szCs w:val="22"/>
          <w:lang w:val="uk-UA"/>
        </w:rPr>
        <w:t>;</w:t>
      </w:r>
    </w:p>
    <w:p w14:paraId="7A9B7F25" w14:textId="77777777" w:rsidR="00AF5F36" w:rsidRPr="006C5243" w:rsidRDefault="00464FF4" w:rsidP="00DD7583">
      <w:pPr>
        <w:numPr>
          <w:ilvl w:val="0"/>
          <w:numId w:val="3"/>
        </w:numPr>
        <w:ind w:left="1276"/>
        <w:jc w:val="both"/>
        <w:rPr>
          <w:sz w:val="22"/>
          <w:szCs w:val="22"/>
          <w:lang w:val="uk-UA"/>
        </w:rPr>
      </w:pPr>
      <w:r w:rsidRPr="006C5243">
        <w:rPr>
          <w:sz w:val="22"/>
          <w:szCs w:val="22"/>
          <w:lang w:val="uk-UA"/>
        </w:rPr>
        <w:t>Для Запорізького виробничого центру Постачальника в</w:t>
      </w:r>
      <w:r w:rsidR="00AF5F36" w:rsidRPr="006C5243">
        <w:rPr>
          <w:sz w:val="22"/>
          <w:szCs w:val="22"/>
        </w:rPr>
        <w:t>исота Т</w:t>
      </w:r>
      <w:r w:rsidR="00AF5F36" w:rsidRPr="006C5243">
        <w:rPr>
          <w:sz w:val="22"/>
          <w:szCs w:val="22"/>
          <w:lang w:val="uk-UA"/>
        </w:rPr>
        <w:t>З</w:t>
      </w:r>
      <w:r w:rsidR="00AF5F36" w:rsidRPr="006C5243">
        <w:rPr>
          <w:sz w:val="22"/>
          <w:szCs w:val="22"/>
        </w:rPr>
        <w:t xml:space="preserve"> та </w:t>
      </w:r>
      <w:r w:rsidR="00AF5F36" w:rsidRPr="006C5243">
        <w:rPr>
          <w:sz w:val="22"/>
          <w:szCs w:val="22"/>
          <w:lang w:val="uk-UA"/>
        </w:rPr>
        <w:t>вантажу</w:t>
      </w:r>
      <w:r w:rsidR="00AF5F36" w:rsidRPr="006C5243">
        <w:rPr>
          <w:sz w:val="22"/>
          <w:szCs w:val="22"/>
        </w:rPr>
        <w:t xml:space="preserve"> не ма</w:t>
      </w:r>
      <w:r w:rsidR="00AF5F36" w:rsidRPr="006C5243">
        <w:rPr>
          <w:sz w:val="22"/>
          <w:szCs w:val="22"/>
          <w:lang w:val="uk-UA"/>
        </w:rPr>
        <w:t>є перевищуват</w:t>
      </w:r>
      <w:r w:rsidR="00AF5F36" w:rsidRPr="006C5243">
        <w:rPr>
          <w:sz w:val="22"/>
          <w:szCs w:val="22"/>
        </w:rPr>
        <w:t>и 4,</w:t>
      </w:r>
      <w:r w:rsidR="00AF5F36" w:rsidRPr="006C5243">
        <w:rPr>
          <w:sz w:val="22"/>
          <w:szCs w:val="22"/>
          <w:lang w:val="uk-UA"/>
        </w:rPr>
        <w:t>1</w:t>
      </w:r>
      <w:r w:rsidR="00AF5F36" w:rsidRPr="006C5243">
        <w:rPr>
          <w:sz w:val="22"/>
          <w:szCs w:val="22"/>
        </w:rPr>
        <w:t xml:space="preserve"> </w:t>
      </w:r>
      <w:r w:rsidR="00AF5F36" w:rsidRPr="006C5243">
        <w:rPr>
          <w:sz w:val="22"/>
          <w:szCs w:val="22"/>
          <w:lang w:val="uk-UA"/>
        </w:rPr>
        <w:t>м</w:t>
      </w:r>
      <w:r w:rsidR="00A17E73" w:rsidRPr="006C5243">
        <w:rPr>
          <w:sz w:val="22"/>
          <w:szCs w:val="22"/>
          <w:lang w:val="uk-UA"/>
        </w:rPr>
        <w:t>.</w:t>
      </w:r>
    </w:p>
    <w:p w14:paraId="3A69AE1F" w14:textId="77777777" w:rsidR="00724724" w:rsidRPr="006C5243" w:rsidRDefault="00724724" w:rsidP="00DD7583">
      <w:pPr>
        <w:numPr>
          <w:ilvl w:val="0"/>
          <w:numId w:val="3"/>
        </w:numPr>
        <w:ind w:left="1276"/>
        <w:jc w:val="both"/>
        <w:rPr>
          <w:sz w:val="22"/>
          <w:szCs w:val="22"/>
          <w:lang w:val="uk-UA"/>
        </w:rPr>
      </w:pPr>
      <w:r w:rsidRPr="006C5243">
        <w:rPr>
          <w:sz w:val="22"/>
          <w:szCs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сигналізуючі та освітлювальні прилади повинні знаходитись у робочому стані.</w:t>
      </w:r>
    </w:p>
    <w:p w14:paraId="0349B99A" w14:textId="77777777" w:rsidR="00D801AE" w:rsidRPr="006C5243" w:rsidRDefault="00D801AE" w:rsidP="00DD7583">
      <w:pPr>
        <w:numPr>
          <w:ilvl w:val="0"/>
          <w:numId w:val="3"/>
        </w:numPr>
        <w:ind w:left="1276"/>
        <w:jc w:val="both"/>
        <w:rPr>
          <w:sz w:val="22"/>
          <w:szCs w:val="22"/>
          <w:lang w:val="uk-UA"/>
        </w:rPr>
      </w:pPr>
      <w:r w:rsidRPr="006C5243">
        <w:rPr>
          <w:sz w:val="22"/>
          <w:szCs w:val="22"/>
          <w:lang w:val="uk-UA"/>
        </w:rPr>
        <w:t>Автотранспорт повинен бути укомплектований стопорними гальмівними стояночними  башмаками.</w:t>
      </w:r>
    </w:p>
    <w:p w14:paraId="3E61F05C" w14:textId="77777777" w:rsidR="00F42442" w:rsidRPr="006C5243" w:rsidRDefault="00F42442" w:rsidP="00DD7583">
      <w:pPr>
        <w:numPr>
          <w:ilvl w:val="0"/>
          <w:numId w:val="3"/>
        </w:numPr>
        <w:ind w:left="1276"/>
        <w:jc w:val="both"/>
        <w:rPr>
          <w:sz w:val="22"/>
          <w:szCs w:val="22"/>
          <w:lang w:val="uk-UA"/>
        </w:rPr>
      </w:pPr>
      <w:r w:rsidRPr="006C5243">
        <w:rPr>
          <w:sz w:val="22"/>
          <w:szCs w:val="22"/>
          <w:lang w:val="uk-UA"/>
        </w:rPr>
        <w:t xml:space="preserve">інші умови в Додатку </w:t>
      </w:r>
      <w:r w:rsidR="00D858FC" w:rsidRPr="006C5243">
        <w:rPr>
          <w:sz w:val="22"/>
          <w:szCs w:val="22"/>
          <w:lang w:val="uk-UA"/>
        </w:rPr>
        <w:t>№</w:t>
      </w:r>
      <w:r w:rsidR="00A15539" w:rsidRPr="006C5243">
        <w:rPr>
          <w:sz w:val="22"/>
          <w:szCs w:val="22"/>
          <w:lang w:val="en-US"/>
        </w:rPr>
        <w:t>5</w:t>
      </w:r>
    </w:p>
    <w:p w14:paraId="4E4EC1BB" w14:textId="77777777" w:rsidR="00275CF7" w:rsidRPr="00D5006F" w:rsidRDefault="00275CF7" w:rsidP="00275CF7">
      <w:pPr>
        <w:jc w:val="both"/>
        <w:rPr>
          <w:lang w:val="uk-UA"/>
        </w:rPr>
      </w:pPr>
    </w:p>
    <w:p w14:paraId="3E6AF847" w14:textId="77777777" w:rsidR="00F03AA1" w:rsidRPr="00D5006F" w:rsidRDefault="00F03AA1" w:rsidP="00DD7583">
      <w:pPr>
        <w:keepNext/>
        <w:numPr>
          <w:ilvl w:val="0"/>
          <w:numId w:val="1"/>
        </w:numPr>
        <w:ind w:left="714" w:hanging="357"/>
        <w:jc w:val="center"/>
        <w:rPr>
          <w:b/>
          <w:lang w:val="uk-UA"/>
        </w:rPr>
      </w:pPr>
      <w:r w:rsidRPr="00D5006F">
        <w:rPr>
          <w:b/>
          <w:lang w:val="uk-UA"/>
        </w:rPr>
        <w:t xml:space="preserve">Порядок </w:t>
      </w:r>
      <w:r w:rsidR="005C10EA" w:rsidRPr="00D5006F">
        <w:rPr>
          <w:b/>
          <w:lang w:val="uk-UA"/>
        </w:rPr>
        <w:t xml:space="preserve">здійснення, </w:t>
      </w:r>
      <w:r w:rsidRPr="00D5006F">
        <w:rPr>
          <w:b/>
          <w:lang w:val="uk-UA"/>
        </w:rPr>
        <w:t>контролю і приймання робіт.</w:t>
      </w:r>
    </w:p>
    <w:p w14:paraId="28C3915D" w14:textId="77777777" w:rsidR="00B12779" w:rsidRPr="00D5006F" w:rsidRDefault="00B12779" w:rsidP="00B12779">
      <w:pPr>
        <w:ind w:left="720"/>
        <w:rPr>
          <w:b/>
          <w:lang w:val="uk-UA"/>
        </w:rPr>
      </w:pPr>
    </w:p>
    <w:p w14:paraId="71AC60E4" w14:textId="77777777" w:rsidR="00B60B4A" w:rsidRPr="000725AE" w:rsidRDefault="00B60B4A" w:rsidP="00DD7583">
      <w:pPr>
        <w:numPr>
          <w:ilvl w:val="1"/>
          <w:numId w:val="1"/>
        </w:numPr>
        <w:ind w:left="709" w:hanging="709"/>
        <w:jc w:val="both"/>
        <w:rPr>
          <w:sz w:val="22"/>
          <w:szCs w:val="22"/>
          <w:lang w:val="uk-UA"/>
        </w:rPr>
      </w:pPr>
      <w:r w:rsidRPr="000725AE">
        <w:rPr>
          <w:sz w:val="22"/>
          <w:szCs w:val="22"/>
          <w:lang w:val="uk-UA"/>
        </w:rPr>
        <w:t>Поставки узгоджуються та здійснюються по замовленню Постачальника, яким він повідомляє Покупця про необхідність вивозу з виробничого центру(-ів) Товару по мірі накопичення.</w:t>
      </w:r>
    </w:p>
    <w:p w14:paraId="7D0E0F4C" w14:textId="77777777" w:rsidR="00B60B4A" w:rsidRPr="000725AE" w:rsidRDefault="00B60B4A" w:rsidP="00DD7583">
      <w:pPr>
        <w:numPr>
          <w:ilvl w:val="1"/>
          <w:numId w:val="1"/>
        </w:numPr>
        <w:ind w:left="709" w:hanging="709"/>
        <w:jc w:val="both"/>
        <w:rPr>
          <w:b/>
          <w:bCs/>
          <w:sz w:val="22"/>
          <w:szCs w:val="22"/>
          <w:lang w:val="uk-UA"/>
        </w:rPr>
      </w:pPr>
      <w:r w:rsidRPr="00DB0903">
        <w:rPr>
          <w:sz w:val="22"/>
          <w:szCs w:val="22"/>
          <w:lang w:val="uk-UA"/>
        </w:rPr>
        <w:t xml:space="preserve">Покупець </w:t>
      </w:r>
      <w:r w:rsidRPr="00DB0903">
        <w:rPr>
          <w:sz w:val="22"/>
          <w:szCs w:val="22"/>
          <w:u w:val="single"/>
          <w:lang w:val="uk-UA"/>
        </w:rPr>
        <w:t>зобов</w:t>
      </w:r>
      <w:r w:rsidRPr="00DB0903">
        <w:rPr>
          <w:sz w:val="22"/>
          <w:szCs w:val="22"/>
          <w:u w:val="single"/>
        </w:rPr>
        <w:t>’</w:t>
      </w:r>
      <w:r w:rsidRPr="00DB0903">
        <w:rPr>
          <w:sz w:val="22"/>
          <w:szCs w:val="22"/>
          <w:u w:val="single"/>
          <w:lang w:val="uk-UA"/>
        </w:rPr>
        <w:t>язується</w:t>
      </w:r>
      <w:r w:rsidRPr="00DB0903">
        <w:rPr>
          <w:sz w:val="22"/>
          <w:szCs w:val="22"/>
          <w:lang w:val="uk-UA"/>
        </w:rPr>
        <w:t xml:space="preserve"> здійснити вивіз Товару по замовленню Постачальника і в дату (час), вказану в замовленні Постачальника</w:t>
      </w:r>
      <w:r>
        <w:rPr>
          <w:sz w:val="22"/>
          <w:szCs w:val="22"/>
          <w:lang w:val="uk-UA"/>
        </w:rPr>
        <w:t>, але не пізніше 3 (трьох) днів з моменту отримання замовлення.</w:t>
      </w:r>
    </w:p>
    <w:p w14:paraId="1F6DDC35" w14:textId="77777777" w:rsidR="00B60B4A" w:rsidRPr="000725AE" w:rsidRDefault="00B60B4A" w:rsidP="00DD7583">
      <w:pPr>
        <w:numPr>
          <w:ilvl w:val="1"/>
          <w:numId w:val="1"/>
        </w:numPr>
        <w:ind w:left="720"/>
        <w:jc w:val="both"/>
        <w:rPr>
          <w:b/>
          <w:bCs/>
          <w:sz w:val="22"/>
          <w:szCs w:val="22"/>
          <w:lang w:val="uk-UA"/>
        </w:rPr>
      </w:pPr>
      <w:r w:rsidRPr="009A2E1D">
        <w:rPr>
          <w:b/>
          <w:bCs/>
          <w:sz w:val="22"/>
          <w:szCs w:val="22"/>
          <w:highlight w:val="yellow"/>
          <w:lang w:val="uk-UA"/>
        </w:rPr>
        <w:t>!!!</w:t>
      </w:r>
      <w:r>
        <w:rPr>
          <w:b/>
          <w:bCs/>
          <w:sz w:val="22"/>
          <w:szCs w:val="22"/>
          <w:lang w:val="uk-UA"/>
        </w:rPr>
        <w:t xml:space="preserve">  </w:t>
      </w:r>
      <w:r w:rsidRPr="000725AE">
        <w:rPr>
          <w:b/>
          <w:bCs/>
          <w:sz w:val="22"/>
          <w:szCs w:val="22"/>
          <w:lang w:val="uk-UA"/>
        </w:rPr>
        <w:t xml:space="preserve">З огляду на обмеженість наявних </w:t>
      </w:r>
      <w:r>
        <w:rPr>
          <w:b/>
          <w:bCs/>
          <w:sz w:val="22"/>
          <w:szCs w:val="22"/>
          <w:lang w:val="uk-UA"/>
        </w:rPr>
        <w:t xml:space="preserve">площ для </w:t>
      </w:r>
      <w:r w:rsidRPr="000725AE">
        <w:rPr>
          <w:b/>
          <w:bCs/>
          <w:sz w:val="22"/>
          <w:szCs w:val="22"/>
          <w:lang w:val="uk-UA"/>
        </w:rPr>
        <w:t xml:space="preserve">зберігання </w:t>
      </w:r>
      <w:r>
        <w:rPr>
          <w:b/>
          <w:bCs/>
          <w:sz w:val="22"/>
          <w:szCs w:val="22"/>
          <w:lang w:val="uk-UA"/>
        </w:rPr>
        <w:t>Товару</w:t>
      </w:r>
      <w:r w:rsidRPr="000725AE">
        <w:rPr>
          <w:b/>
          <w:bCs/>
          <w:sz w:val="22"/>
          <w:szCs w:val="22"/>
          <w:lang w:val="uk-UA"/>
        </w:rPr>
        <w:t xml:space="preserve">, відведених на ВЦ Постачальника, своєчасність та регулярність вивозу має критично важливе значення, особливо в період сезонних місяців (з квітня по вересень включно) </w:t>
      </w:r>
      <w:r w:rsidRPr="009A2E1D">
        <w:rPr>
          <w:b/>
          <w:bCs/>
          <w:sz w:val="22"/>
          <w:szCs w:val="22"/>
          <w:highlight w:val="yellow"/>
          <w:lang w:val="uk-UA"/>
        </w:rPr>
        <w:t>!!!</w:t>
      </w:r>
    </w:p>
    <w:p w14:paraId="54A5B1FF" w14:textId="77777777" w:rsidR="00B60B4A" w:rsidRPr="000725AE" w:rsidRDefault="00B60B4A" w:rsidP="00DD7583">
      <w:pPr>
        <w:numPr>
          <w:ilvl w:val="1"/>
          <w:numId w:val="1"/>
        </w:numPr>
        <w:ind w:left="709" w:hanging="709"/>
        <w:jc w:val="both"/>
        <w:rPr>
          <w:sz w:val="22"/>
          <w:szCs w:val="22"/>
          <w:lang w:val="uk-UA"/>
        </w:rPr>
      </w:pPr>
      <w:r w:rsidRPr="000725AE">
        <w:rPr>
          <w:sz w:val="22"/>
          <w:szCs w:val="22"/>
          <w:lang w:val="uk-UA"/>
        </w:rPr>
        <w:t>В’їзд-виїзд транспортних засобів Покупця на території виробничих центрів Постачальника здійснюється у відповідності з внутрішнім розпорядком Постачальника і тільки по погодженому маршруту.</w:t>
      </w:r>
    </w:p>
    <w:p w14:paraId="73AA6E2F" w14:textId="77777777" w:rsidR="00B60B4A" w:rsidRDefault="00B60B4A" w:rsidP="00DD7583">
      <w:pPr>
        <w:numPr>
          <w:ilvl w:val="1"/>
          <w:numId w:val="1"/>
        </w:numPr>
        <w:ind w:left="709" w:hanging="709"/>
        <w:jc w:val="both"/>
        <w:rPr>
          <w:sz w:val="22"/>
          <w:szCs w:val="22"/>
          <w:lang w:val="uk-UA"/>
        </w:rPr>
      </w:pPr>
      <w:r>
        <w:rPr>
          <w:sz w:val="22"/>
          <w:szCs w:val="22"/>
          <w:lang w:val="uk-UA"/>
        </w:rPr>
        <w:t>З</w:t>
      </w:r>
      <w:r w:rsidRPr="000725AE">
        <w:rPr>
          <w:sz w:val="22"/>
          <w:szCs w:val="22"/>
          <w:lang w:val="uk-UA"/>
        </w:rPr>
        <w:t>важування порожнього та завантаженого автотранспорту на автомобільних вагах Постачальника, внесення даних в товаро-транспортну накладну</w:t>
      </w:r>
      <w:r>
        <w:rPr>
          <w:sz w:val="22"/>
          <w:szCs w:val="22"/>
          <w:lang w:val="uk-UA"/>
        </w:rPr>
        <w:t xml:space="preserve"> </w:t>
      </w:r>
      <w:r w:rsidRPr="000725AE">
        <w:rPr>
          <w:sz w:val="22"/>
          <w:szCs w:val="22"/>
          <w:lang w:val="uk-UA"/>
        </w:rPr>
        <w:t>здійснює персонал Постачальника</w:t>
      </w:r>
    </w:p>
    <w:p w14:paraId="6C51E626" w14:textId="77777777" w:rsidR="00B60B4A" w:rsidRDefault="00B60B4A" w:rsidP="00DD7583">
      <w:pPr>
        <w:numPr>
          <w:ilvl w:val="1"/>
          <w:numId w:val="1"/>
        </w:numPr>
        <w:ind w:left="709" w:hanging="709"/>
        <w:jc w:val="both"/>
        <w:rPr>
          <w:sz w:val="22"/>
          <w:szCs w:val="22"/>
          <w:lang w:val="uk-UA"/>
        </w:rPr>
      </w:pPr>
      <w:r>
        <w:rPr>
          <w:sz w:val="22"/>
          <w:szCs w:val="22"/>
          <w:lang w:val="uk-UA"/>
        </w:rPr>
        <w:t>В разі відвантаження Товару в тарі на піддонах Постачальника, в</w:t>
      </w:r>
      <w:r w:rsidRPr="000725AE">
        <w:rPr>
          <w:sz w:val="22"/>
          <w:szCs w:val="22"/>
          <w:lang w:val="uk-UA"/>
        </w:rPr>
        <w:t>сі навантажуваль</w:t>
      </w:r>
      <w:r>
        <w:rPr>
          <w:sz w:val="22"/>
          <w:szCs w:val="22"/>
          <w:lang w:val="uk-UA"/>
        </w:rPr>
        <w:t xml:space="preserve">ні </w:t>
      </w:r>
      <w:r w:rsidRPr="000725AE">
        <w:rPr>
          <w:sz w:val="22"/>
          <w:szCs w:val="22"/>
          <w:lang w:val="uk-UA"/>
        </w:rPr>
        <w:t xml:space="preserve">роботи, пов’язані з відвантаженням </w:t>
      </w:r>
      <w:r>
        <w:rPr>
          <w:sz w:val="22"/>
          <w:szCs w:val="22"/>
          <w:lang w:val="uk-UA"/>
        </w:rPr>
        <w:t>Товару,</w:t>
      </w:r>
      <w:r w:rsidRPr="000725AE">
        <w:rPr>
          <w:sz w:val="22"/>
          <w:szCs w:val="22"/>
          <w:lang w:val="uk-UA"/>
        </w:rPr>
        <w:t xml:space="preserve"> здійснює персонал </w:t>
      </w:r>
      <w:r w:rsidRPr="006F4911">
        <w:rPr>
          <w:sz w:val="22"/>
          <w:szCs w:val="22"/>
          <w:u w:val="single"/>
          <w:lang w:val="uk-UA"/>
        </w:rPr>
        <w:t>Постачальника</w:t>
      </w:r>
      <w:r>
        <w:rPr>
          <w:sz w:val="22"/>
          <w:szCs w:val="22"/>
          <w:lang w:val="uk-UA"/>
        </w:rPr>
        <w:t>. Тара та піддони додаються в Договір окремими позиціями з цінами.</w:t>
      </w:r>
    </w:p>
    <w:p w14:paraId="1CF7415C" w14:textId="77777777" w:rsidR="00B60B4A" w:rsidRDefault="00B60B4A" w:rsidP="00DD7583">
      <w:pPr>
        <w:numPr>
          <w:ilvl w:val="1"/>
          <w:numId w:val="1"/>
        </w:numPr>
        <w:ind w:left="720"/>
        <w:jc w:val="both"/>
        <w:rPr>
          <w:sz w:val="22"/>
          <w:szCs w:val="22"/>
          <w:lang w:val="uk-UA"/>
        </w:rPr>
      </w:pPr>
      <w:r w:rsidRPr="00A95483">
        <w:rPr>
          <w:sz w:val="22"/>
          <w:szCs w:val="22"/>
          <w:lang w:val="uk-UA"/>
        </w:rPr>
        <w:t xml:space="preserve">В разі відвантаження Товару </w:t>
      </w:r>
      <w:r w:rsidRPr="00A95483">
        <w:rPr>
          <w:b/>
          <w:bCs/>
          <w:sz w:val="22"/>
          <w:szCs w:val="22"/>
          <w:u w:val="single"/>
          <w:lang w:val="uk-UA"/>
        </w:rPr>
        <w:t>без</w:t>
      </w:r>
      <w:r w:rsidRPr="00A95483">
        <w:rPr>
          <w:sz w:val="22"/>
          <w:szCs w:val="22"/>
          <w:lang w:val="uk-UA"/>
        </w:rPr>
        <w:t xml:space="preserve"> короб</w:t>
      </w:r>
      <w:r>
        <w:rPr>
          <w:sz w:val="22"/>
          <w:szCs w:val="22"/>
          <w:lang w:val="uk-UA"/>
        </w:rPr>
        <w:t>ів</w:t>
      </w:r>
      <w:r w:rsidRPr="009456C1">
        <w:rPr>
          <w:sz w:val="22"/>
          <w:szCs w:val="22"/>
        </w:rPr>
        <w:t>/</w:t>
      </w:r>
      <w:r>
        <w:rPr>
          <w:sz w:val="22"/>
          <w:szCs w:val="22"/>
          <w:lang w:val="uk-UA"/>
        </w:rPr>
        <w:t>піддонів</w:t>
      </w:r>
      <w:r w:rsidRPr="00A95483">
        <w:rPr>
          <w:sz w:val="22"/>
          <w:szCs w:val="22"/>
          <w:lang w:val="uk-UA"/>
        </w:rPr>
        <w:t xml:space="preserve">, </w:t>
      </w:r>
      <w:r>
        <w:rPr>
          <w:sz w:val="22"/>
          <w:szCs w:val="22"/>
          <w:lang w:val="uk-UA"/>
        </w:rPr>
        <w:t xml:space="preserve">висипання та рівномірний розподіл Товару по кузову авто виконуються силами </w:t>
      </w:r>
      <w:r w:rsidRPr="006F4911">
        <w:rPr>
          <w:sz w:val="22"/>
          <w:szCs w:val="22"/>
          <w:u w:val="single"/>
          <w:lang w:val="uk-UA"/>
        </w:rPr>
        <w:t>Покупця</w:t>
      </w:r>
      <w:r>
        <w:rPr>
          <w:sz w:val="22"/>
          <w:szCs w:val="22"/>
          <w:lang w:val="uk-UA"/>
        </w:rPr>
        <w:t>.</w:t>
      </w:r>
    </w:p>
    <w:p w14:paraId="54931C25" w14:textId="77777777" w:rsidR="00B60B4A" w:rsidRDefault="00B60B4A" w:rsidP="00DD7583">
      <w:pPr>
        <w:numPr>
          <w:ilvl w:val="1"/>
          <w:numId w:val="1"/>
        </w:numPr>
        <w:ind w:left="720"/>
        <w:jc w:val="both"/>
        <w:rPr>
          <w:sz w:val="22"/>
          <w:szCs w:val="22"/>
          <w:lang w:val="uk-UA"/>
        </w:rPr>
      </w:pPr>
      <w:r>
        <w:rPr>
          <w:sz w:val="22"/>
          <w:szCs w:val="22"/>
          <w:lang w:val="uk-UA"/>
        </w:rPr>
        <w:t>Накопичення та</w:t>
      </w:r>
      <w:r w:rsidRPr="00FB6553">
        <w:rPr>
          <w:sz w:val="22"/>
          <w:szCs w:val="22"/>
          <w:lang w:val="uk-UA"/>
        </w:rPr>
        <w:t>/</w:t>
      </w:r>
      <w:r>
        <w:rPr>
          <w:sz w:val="22"/>
          <w:szCs w:val="22"/>
          <w:lang w:val="uk-UA"/>
        </w:rPr>
        <w:t xml:space="preserve">або відвантаження Товару з використанням тари </w:t>
      </w:r>
      <w:r w:rsidRPr="00562649">
        <w:rPr>
          <w:sz w:val="22"/>
          <w:szCs w:val="22"/>
          <w:u w:val="single"/>
          <w:lang w:val="uk-UA"/>
        </w:rPr>
        <w:t>Покупця</w:t>
      </w:r>
      <w:r>
        <w:rPr>
          <w:sz w:val="22"/>
          <w:szCs w:val="22"/>
          <w:lang w:val="uk-UA"/>
        </w:rPr>
        <w:t>.</w:t>
      </w:r>
    </w:p>
    <w:p w14:paraId="2AAB9A59" w14:textId="77777777" w:rsidR="00B60B4A" w:rsidRPr="0058445D" w:rsidRDefault="00B60B4A" w:rsidP="00DD7583">
      <w:pPr>
        <w:pStyle w:val="af1"/>
        <w:numPr>
          <w:ilvl w:val="2"/>
          <w:numId w:val="1"/>
        </w:numPr>
        <w:jc w:val="both"/>
        <w:rPr>
          <w:rFonts w:ascii="Times New Roman" w:hAnsi="Times New Roman"/>
          <w:lang w:val="uk-UA"/>
        </w:rPr>
      </w:pPr>
      <w:r w:rsidRPr="0058445D">
        <w:rPr>
          <w:rFonts w:ascii="Times New Roman" w:hAnsi="Times New Roman"/>
          <w:lang w:val="uk-UA"/>
        </w:rPr>
        <w:t>тара має бути надана Покупцем не пізніше дати початку дії договору</w:t>
      </w:r>
      <w:r>
        <w:rPr>
          <w:rFonts w:ascii="Times New Roman" w:hAnsi="Times New Roman"/>
          <w:lang w:val="uk-UA"/>
        </w:rPr>
        <w:t xml:space="preserve"> -</w:t>
      </w:r>
      <w:r w:rsidRPr="0058445D">
        <w:rPr>
          <w:rFonts w:ascii="Times New Roman" w:hAnsi="Times New Roman"/>
          <w:lang w:val="uk-UA"/>
        </w:rPr>
        <w:t xml:space="preserve"> контейнера, накопичувальні ємності і т.д.</w:t>
      </w:r>
      <w:r>
        <w:rPr>
          <w:rFonts w:ascii="Times New Roman" w:hAnsi="Times New Roman"/>
          <w:lang w:val="uk-UA"/>
        </w:rPr>
        <w:t>.</w:t>
      </w:r>
    </w:p>
    <w:p w14:paraId="144D192F" w14:textId="77777777" w:rsidR="00B60B4A" w:rsidRPr="0058445D" w:rsidRDefault="00B60B4A" w:rsidP="00DD7583">
      <w:pPr>
        <w:pStyle w:val="af1"/>
        <w:numPr>
          <w:ilvl w:val="2"/>
          <w:numId w:val="1"/>
        </w:numPr>
        <w:spacing w:after="0"/>
        <w:jc w:val="both"/>
        <w:rPr>
          <w:rFonts w:ascii="Times New Roman" w:hAnsi="Times New Roman"/>
          <w:lang w:val="uk-UA"/>
        </w:rPr>
      </w:pPr>
      <w:r w:rsidRPr="0058445D">
        <w:rPr>
          <w:rFonts w:ascii="Times New Roman" w:hAnsi="Times New Roman"/>
          <w:lang w:val="uk-UA"/>
        </w:rPr>
        <w:lastRenderedPageBreak/>
        <w:t xml:space="preserve">тара має бути надана Покупцем не пізніше дати початку накопичення Товару на виробничому центрі Постачальника </w:t>
      </w:r>
      <w:r>
        <w:rPr>
          <w:rFonts w:ascii="Times New Roman" w:hAnsi="Times New Roman"/>
          <w:lang w:val="uk-UA"/>
        </w:rPr>
        <w:t xml:space="preserve">- </w:t>
      </w:r>
      <w:r w:rsidRPr="0058445D">
        <w:rPr>
          <w:rFonts w:ascii="Times New Roman" w:hAnsi="Times New Roman"/>
          <w:lang w:val="uk-UA"/>
        </w:rPr>
        <w:t>короба, коробки, біг/беги</w:t>
      </w:r>
      <w:r>
        <w:rPr>
          <w:rFonts w:ascii="Times New Roman" w:hAnsi="Times New Roman"/>
          <w:lang w:val="uk-UA"/>
        </w:rPr>
        <w:t>, мішки</w:t>
      </w:r>
      <w:r w:rsidRPr="0058445D">
        <w:rPr>
          <w:rFonts w:ascii="Times New Roman" w:hAnsi="Times New Roman"/>
          <w:lang w:val="uk-UA"/>
        </w:rPr>
        <w:t xml:space="preserve"> і т.д..</w:t>
      </w:r>
    </w:p>
    <w:p w14:paraId="6CCBD32C" w14:textId="77777777" w:rsidR="00B60B4A" w:rsidRDefault="00B60B4A" w:rsidP="00DD7583">
      <w:pPr>
        <w:numPr>
          <w:ilvl w:val="1"/>
          <w:numId w:val="1"/>
        </w:numPr>
        <w:ind w:left="709" w:hanging="709"/>
        <w:jc w:val="both"/>
        <w:rPr>
          <w:sz w:val="22"/>
          <w:szCs w:val="22"/>
          <w:lang w:val="uk-UA"/>
        </w:rPr>
      </w:pPr>
      <w:r>
        <w:rPr>
          <w:sz w:val="22"/>
          <w:szCs w:val="22"/>
          <w:lang w:val="uk-UA"/>
        </w:rPr>
        <w:t>У випадку коли накопичення відбувається в тару Постачальника, а відвантаження – в тару Покупця (коробки, біг</w:t>
      </w:r>
      <w:r w:rsidRPr="005220CD">
        <w:rPr>
          <w:sz w:val="22"/>
          <w:szCs w:val="22"/>
          <w:lang w:val="uk-UA"/>
        </w:rPr>
        <w:t>/</w:t>
      </w:r>
      <w:r>
        <w:rPr>
          <w:sz w:val="22"/>
          <w:szCs w:val="22"/>
          <w:lang w:val="uk-UA"/>
        </w:rPr>
        <w:t>беги, мішки і т.д.), всі операції, пов</w:t>
      </w:r>
      <w:r w:rsidRPr="005220CD">
        <w:rPr>
          <w:sz w:val="22"/>
          <w:szCs w:val="22"/>
          <w:lang w:val="uk-UA"/>
        </w:rPr>
        <w:t>’</w:t>
      </w:r>
      <w:r>
        <w:rPr>
          <w:sz w:val="22"/>
          <w:szCs w:val="22"/>
          <w:lang w:val="uk-UA"/>
        </w:rPr>
        <w:t xml:space="preserve">язані з пересипанням Товару та його рівномірним розподілом по кузову авто виконується силами </w:t>
      </w:r>
      <w:r w:rsidRPr="0099585B">
        <w:rPr>
          <w:sz w:val="22"/>
          <w:szCs w:val="22"/>
          <w:u w:val="single"/>
          <w:lang w:val="uk-UA"/>
        </w:rPr>
        <w:t>Покупця.</w:t>
      </w:r>
    </w:p>
    <w:p w14:paraId="62713A8A" w14:textId="77777777" w:rsidR="00B60B4A" w:rsidRPr="00A424CB" w:rsidRDefault="00B60B4A" w:rsidP="00DD7583">
      <w:pPr>
        <w:numPr>
          <w:ilvl w:val="1"/>
          <w:numId w:val="1"/>
        </w:numPr>
        <w:ind w:left="709" w:hanging="709"/>
        <w:jc w:val="both"/>
        <w:rPr>
          <w:sz w:val="22"/>
          <w:szCs w:val="22"/>
          <w:lang w:val="uk-UA"/>
        </w:rPr>
      </w:pPr>
      <w:r w:rsidRPr="00A424CB">
        <w:rPr>
          <w:sz w:val="22"/>
          <w:szCs w:val="22"/>
          <w:lang w:val="uk-UA"/>
        </w:rPr>
        <w:t>Представник</w:t>
      </w:r>
      <w:r w:rsidRPr="00A424CB">
        <w:rPr>
          <w:sz w:val="22"/>
          <w:szCs w:val="22"/>
        </w:rPr>
        <w:t>(-</w:t>
      </w:r>
      <w:r w:rsidRPr="00A424CB">
        <w:rPr>
          <w:sz w:val="22"/>
          <w:szCs w:val="22"/>
          <w:lang w:val="uk-UA"/>
        </w:rPr>
        <w:t>и) Постачальника може(-уть) здійснювати нагляд за виконанням навантажувальних робіт та зупиняти 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CDFAE34" w14:textId="77777777" w:rsidR="00B60B4A" w:rsidRPr="00A424CB" w:rsidRDefault="00B60B4A" w:rsidP="00DD7583">
      <w:pPr>
        <w:numPr>
          <w:ilvl w:val="1"/>
          <w:numId w:val="1"/>
        </w:numPr>
        <w:ind w:left="709" w:hanging="709"/>
        <w:jc w:val="both"/>
        <w:rPr>
          <w:sz w:val="22"/>
          <w:szCs w:val="22"/>
          <w:lang w:val="uk-UA"/>
        </w:rPr>
      </w:pPr>
      <w:r w:rsidRPr="00A424CB">
        <w:rPr>
          <w:sz w:val="22"/>
          <w:szCs w:val="22"/>
          <w:lang w:val="uk-UA"/>
        </w:rPr>
        <w:t xml:space="preserve">По закінченню відвантаження представник Постачальника видає весь необхідний пакет документів, з вказанням фактичної кількості відвантажених відходів виробництва відповідно до фактичних зважувань. Виїзд автотранспорту з території виробничого центру  без належним чином оформленої ТТН </w:t>
      </w:r>
      <w:r w:rsidRPr="0097330F">
        <w:rPr>
          <w:b/>
          <w:bCs/>
          <w:sz w:val="22"/>
          <w:szCs w:val="22"/>
          <w:lang w:val="uk-UA"/>
        </w:rPr>
        <w:t>забороняється.</w:t>
      </w:r>
    </w:p>
    <w:p w14:paraId="1C2AD437" w14:textId="77777777" w:rsidR="00B60B4A" w:rsidRPr="00A424CB" w:rsidRDefault="00B60B4A" w:rsidP="00DD7583">
      <w:pPr>
        <w:numPr>
          <w:ilvl w:val="1"/>
          <w:numId w:val="1"/>
        </w:numPr>
        <w:ind w:left="720"/>
        <w:jc w:val="both"/>
        <w:rPr>
          <w:sz w:val="22"/>
          <w:szCs w:val="22"/>
          <w:lang w:val="uk-UA"/>
        </w:rPr>
      </w:pPr>
      <w:r w:rsidRPr="00A424CB">
        <w:rPr>
          <w:sz w:val="22"/>
          <w:szCs w:val="22"/>
          <w:lang w:val="uk-UA"/>
        </w:rPr>
        <w:t>Сторони можуть попередньо погоджувати орієнтовні об’єми Товару до відвантаження</w:t>
      </w:r>
    </w:p>
    <w:p w14:paraId="321BF4DC" w14:textId="77777777" w:rsidR="00B60B4A" w:rsidRPr="00A424CB" w:rsidRDefault="00B60B4A" w:rsidP="00DD7583">
      <w:pPr>
        <w:numPr>
          <w:ilvl w:val="1"/>
          <w:numId w:val="1"/>
        </w:numPr>
        <w:ind w:left="720"/>
        <w:jc w:val="both"/>
        <w:rPr>
          <w:sz w:val="22"/>
          <w:szCs w:val="22"/>
          <w:lang w:val="uk-UA"/>
        </w:rPr>
      </w:pPr>
      <w:r w:rsidRPr="00A424CB">
        <w:rPr>
          <w:sz w:val="22"/>
          <w:szCs w:val="22"/>
          <w:lang w:val="uk-UA"/>
        </w:rPr>
        <w:t>Відвантаження та транспортування Товару повинно здійснюватися відповідно до вимог відповідних державних санітарних норм та правил.</w:t>
      </w:r>
    </w:p>
    <w:p w14:paraId="758D5C35" w14:textId="77777777" w:rsidR="00B60B4A" w:rsidRPr="00D5006F" w:rsidRDefault="00B60B4A" w:rsidP="00B60B4A">
      <w:pPr>
        <w:jc w:val="both"/>
        <w:rPr>
          <w:lang w:val="uk-UA"/>
        </w:rPr>
      </w:pPr>
    </w:p>
    <w:p w14:paraId="4B17579D" w14:textId="77777777" w:rsidR="00F03AA1" w:rsidRPr="00D5006F" w:rsidRDefault="00F03AA1" w:rsidP="00DD7583">
      <w:pPr>
        <w:numPr>
          <w:ilvl w:val="0"/>
          <w:numId w:val="1"/>
        </w:numPr>
        <w:jc w:val="center"/>
        <w:rPr>
          <w:b/>
        </w:rPr>
      </w:pPr>
      <w:r w:rsidRPr="00D5006F">
        <w:rPr>
          <w:b/>
          <w:lang w:val="uk-UA"/>
        </w:rPr>
        <w:t>Охорона праці</w:t>
      </w:r>
      <w:r w:rsidR="00AC7663" w:rsidRPr="00D5006F">
        <w:rPr>
          <w:b/>
          <w:lang w:val="uk-UA"/>
        </w:rPr>
        <w:t xml:space="preserve"> при виконанні робіт</w:t>
      </w:r>
      <w:r w:rsidR="00AC7663" w:rsidRPr="00D5006F">
        <w:rPr>
          <w:b/>
          <w:lang w:val="uk-UA"/>
        </w:rPr>
        <w:br/>
        <w:t xml:space="preserve"> та перебуванні на території виробничого центру.</w:t>
      </w:r>
    </w:p>
    <w:p w14:paraId="5988ED56" w14:textId="77777777" w:rsidR="002203AD" w:rsidRPr="00D5006F" w:rsidRDefault="002203AD" w:rsidP="002203AD">
      <w:pPr>
        <w:ind w:left="720"/>
        <w:rPr>
          <w:b/>
        </w:rPr>
      </w:pPr>
    </w:p>
    <w:p w14:paraId="7505EB22" w14:textId="77777777" w:rsidR="00AC7663" w:rsidRPr="00212554" w:rsidRDefault="00AC7663" w:rsidP="00DD7583">
      <w:pPr>
        <w:numPr>
          <w:ilvl w:val="1"/>
          <w:numId w:val="1"/>
        </w:numPr>
        <w:ind w:left="709" w:hanging="425"/>
        <w:jc w:val="both"/>
        <w:rPr>
          <w:sz w:val="22"/>
          <w:szCs w:val="22"/>
          <w:lang w:val="uk-UA"/>
        </w:rPr>
      </w:pPr>
      <w:r w:rsidRPr="00212554">
        <w:rPr>
          <w:sz w:val="22"/>
          <w:szCs w:val="22"/>
          <w:lang w:val="uk-UA"/>
        </w:rPr>
        <w:t>П</w:t>
      </w:r>
      <w:r w:rsidR="00022043" w:rsidRPr="00212554">
        <w:rPr>
          <w:sz w:val="22"/>
          <w:szCs w:val="22"/>
          <w:lang w:val="uk-UA"/>
        </w:rPr>
        <w:t>окуп</w:t>
      </w:r>
      <w:r w:rsidRPr="00212554">
        <w:rPr>
          <w:sz w:val="22"/>
          <w:szCs w:val="22"/>
          <w:lang w:val="uk-UA"/>
        </w:rPr>
        <w:t>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F1A70F5" w14:textId="77777777" w:rsidR="00F03AA1" w:rsidRPr="00212554" w:rsidRDefault="00F03AA1" w:rsidP="00DD7583">
      <w:pPr>
        <w:numPr>
          <w:ilvl w:val="1"/>
          <w:numId w:val="1"/>
        </w:numPr>
        <w:ind w:left="709" w:hanging="425"/>
        <w:jc w:val="both"/>
        <w:rPr>
          <w:sz w:val="22"/>
          <w:szCs w:val="22"/>
          <w:lang w:val="uk-UA"/>
        </w:rPr>
      </w:pPr>
      <w:r w:rsidRPr="00212554">
        <w:rPr>
          <w:sz w:val="22"/>
          <w:szCs w:val="22"/>
          <w:lang w:val="uk-UA"/>
        </w:rPr>
        <w:t xml:space="preserve">Виконання </w:t>
      </w:r>
      <w:r w:rsidR="002652AC" w:rsidRPr="00212554">
        <w:rPr>
          <w:sz w:val="22"/>
          <w:szCs w:val="22"/>
          <w:lang w:val="uk-UA"/>
        </w:rPr>
        <w:t xml:space="preserve">всіх </w:t>
      </w:r>
      <w:r w:rsidRPr="00212554">
        <w:rPr>
          <w:sz w:val="22"/>
          <w:szCs w:val="22"/>
          <w:lang w:val="uk-UA"/>
        </w:rPr>
        <w:t>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46C5FB7" w14:textId="77777777" w:rsidR="00565D76" w:rsidRPr="00212554" w:rsidRDefault="00565D76" w:rsidP="00DD7583">
      <w:pPr>
        <w:numPr>
          <w:ilvl w:val="1"/>
          <w:numId w:val="1"/>
        </w:numPr>
        <w:ind w:left="709" w:hanging="425"/>
        <w:jc w:val="both"/>
        <w:rPr>
          <w:sz w:val="22"/>
          <w:szCs w:val="22"/>
          <w:lang w:val="uk-UA"/>
        </w:rPr>
      </w:pPr>
      <w:r w:rsidRPr="00212554">
        <w:rPr>
          <w:sz w:val="22"/>
          <w:szCs w:val="22"/>
          <w:lang w:val="uk-UA"/>
        </w:rPr>
        <w:t>Суворо забороняється під час знаходження на території Карлсберг Україна та при виконанні робіт:</w:t>
      </w:r>
    </w:p>
    <w:p w14:paraId="3CA0BAEF" w14:textId="77777777" w:rsidR="00565D76" w:rsidRPr="00212554" w:rsidRDefault="00565D76" w:rsidP="00BA0D8F">
      <w:pPr>
        <w:ind w:left="1701" w:hanging="709"/>
        <w:jc w:val="both"/>
        <w:rPr>
          <w:sz w:val="22"/>
          <w:szCs w:val="22"/>
          <w:lang w:val="uk-UA"/>
        </w:rPr>
      </w:pPr>
      <w:r w:rsidRPr="00212554">
        <w:rPr>
          <w:sz w:val="22"/>
          <w:szCs w:val="22"/>
          <w:lang w:val="uk-UA"/>
        </w:rPr>
        <w:t>а) майки та (або) футболки без рукавів;</w:t>
      </w:r>
    </w:p>
    <w:p w14:paraId="7D30394A" w14:textId="77777777" w:rsidR="00565D76" w:rsidRPr="00212554" w:rsidRDefault="00565D76" w:rsidP="00BA0D8F">
      <w:pPr>
        <w:ind w:left="1701" w:hanging="709"/>
        <w:jc w:val="both"/>
        <w:rPr>
          <w:sz w:val="22"/>
          <w:szCs w:val="22"/>
          <w:lang w:val="uk-UA"/>
        </w:rPr>
      </w:pPr>
      <w:r w:rsidRPr="00212554">
        <w:rPr>
          <w:sz w:val="22"/>
          <w:szCs w:val="22"/>
          <w:lang w:val="uk-UA"/>
        </w:rPr>
        <w:t>б) шорти та (або) бриджі, що повністю не закривають ноги;</w:t>
      </w:r>
    </w:p>
    <w:p w14:paraId="3E12BD40" w14:textId="77777777" w:rsidR="00565D76" w:rsidRPr="00212554" w:rsidRDefault="00565D76" w:rsidP="00BA0D8F">
      <w:pPr>
        <w:ind w:left="993" w:hanging="1"/>
        <w:jc w:val="both"/>
        <w:rPr>
          <w:sz w:val="22"/>
          <w:szCs w:val="22"/>
          <w:lang w:val="uk-UA"/>
        </w:rPr>
      </w:pPr>
      <w:r w:rsidRPr="00212554">
        <w:rPr>
          <w:sz w:val="22"/>
          <w:szCs w:val="22"/>
          <w:lang w:val="uk-UA"/>
        </w:rPr>
        <w:t>в) сланці та (або) сандалі та (або) інше взуття, що не повністю закриває носок та п’яту;</w:t>
      </w:r>
    </w:p>
    <w:p w14:paraId="6FF31358" w14:textId="77777777" w:rsidR="00565D76" w:rsidRPr="00212554" w:rsidRDefault="00565D76" w:rsidP="00BA0D8F">
      <w:pPr>
        <w:ind w:left="1701" w:hanging="709"/>
        <w:jc w:val="both"/>
        <w:rPr>
          <w:sz w:val="22"/>
          <w:szCs w:val="22"/>
          <w:lang w:val="uk-UA"/>
        </w:rPr>
      </w:pPr>
      <w:r w:rsidRPr="00212554">
        <w:rPr>
          <w:sz w:val="22"/>
          <w:szCs w:val="22"/>
          <w:lang w:val="uk-UA"/>
        </w:rPr>
        <w:t>г) знаходження в стані алкогольного та (або) наркотичного сп'яніння;</w:t>
      </w:r>
    </w:p>
    <w:p w14:paraId="5B3A01AA" w14:textId="77777777" w:rsidR="00565D76" w:rsidRPr="00212554" w:rsidRDefault="00565D76" w:rsidP="00BA0D8F">
      <w:pPr>
        <w:ind w:left="1701" w:hanging="709"/>
        <w:jc w:val="both"/>
        <w:rPr>
          <w:sz w:val="22"/>
          <w:szCs w:val="22"/>
          <w:lang w:val="uk-UA"/>
        </w:rPr>
      </w:pPr>
      <w:r w:rsidRPr="00212554">
        <w:rPr>
          <w:sz w:val="22"/>
          <w:szCs w:val="22"/>
          <w:lang w:val="uk-UA"/>
        </w:rPr>
        <w:t>д) інші фактори, що перешкоджають безпечному проведенню робіт.</w:t>
      </w:r>
    </w:p>
    <w:p w14:paraId="5B5EC9C5" w14:textId="77777777" w:rsidR="00F03AA1" w:rsidRPr="00212554" w:rsidRDefault="00F03AA1" w:rsidP="00DD7583">
      <w:pPr>
        <w:numPr>
          <w:ilvl w:val="1"/>
          <w:numId w:val="1"/>
        </w:numPr>
        <w:ind w:left="709" w:hanging="425"/>
        <w:jc w:val="both"/>
        <w:rPr>
          <w:sz w:val="22"/>
          <w:szCs w:val="22"/>
          <w:lang w:val="uk-UA"/>
        </w:rPr>
      </w:pPr>
      <w:r w:rsidRPr="00212554">
        <w:rPr>
          <w:sz w:val="22"/>
          <w:szCs w:val="22"/>
          <w:lang w:val="uk-UA"/>
        </w:rPr>
        <w:t xml:space="preserve"> 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E6F83CD" w14:textId="28DAFEF7" w:rsidR="00455344" w:rsidRPr="00212554" w:rsidRDefault="00616059" w:rsidP="00DD7583">
      <w:pPr>
        <w:numPr>
          <w:ilvl w:val="1"/>
          <w:numId w:val="1"/>
        </w:numPr>
        <w:ind w:left="709" w:hanging="425"/>
        <w:rPr>
          <w:sz w:val="22"/>
          <w:szCs w:val="22"/>
          <w:lang w:val="uk-UA"/>
        </w:rPr>
      </w:pPr>
      <w:r w:rsidRPr="00212554">
        <w:rPr>
          <w:sz w:val="22"/>
          <w:szCs w:val="22"/>
          <w:lang w:val="uk-UA"/>
        </w:rPr>
        <w:t>Покупець несе відповідальність за дотримання своїми представниками та</w:t>
      </w:r>
      <w:r w:rsidR="00777F35" w:rsidRPr="00212554">
        <w:rPr>
          <w:sz w:val="22"/>
          <w:szCs w:val="22"/>
        </w:rPr>
        <w:t>/</w:t>
      </w:r>
      <w:r w:rsidR="00777F35" w:rsidRPr="00212554">
        <w:rPr>
          <w:sz w:val="22"/>
          <w:szCs w:val="22"/>
          <w:lang w:val="uk-UA"/>
        </w:rPr>
        <w:t>або</w:t>
      </w:r>
      <w:r w:rsidRPr="00212554">
        <w:rPr>
          <w:sz w:val="22"/>
          <w:szCs w:val="22"/>
          <w:lang w:val="uk-UA"/>
        </w:rPr>
        <w:t xml:space="preserve"> водіями</w:t>
      </w:r>
      <w:r w:rsidR="006F298B" w:rsidRPr="00212554">
        <w:rPr>
          <w:sz w:val="22"/>
          <w:szCs w:val="22"/>
          <w:lang w:val="uk-UA"/>
        </w:rPr>
        <w:t xml:space="preserve"> </w:t>
      </w:r>
      <w:r w:rsidR="00230613" w:rsidRPr="00212554">
        <w:rPr>
          <w:sz w:val="22"/>
          <w:szCs w:val="22"/>
          <w:lang w:val="uk-UA"/>
        </w:rPr>
        <w:t>охорони праці, перепускного та внутрішнього режимів під час перебування на території Постачальника,</w:t>
      </w:r>
      <w:r w:rsidR="003E0F7C" w:rsidRPr="00212554">
        <w:rPr>
          <w:sz w:val="22"/>
          <w:szCs w:val="22"/>
          <w:lang w:val="uk-UA"/>
        </w:rPr>
        <w:t xml:space="preserve"> в тому числі</w:t>
      </w:r>
      <w:r w:rsidRPr="00212554">
        <w:rPr>
          <w:sz w:val="22"/>
          <w:szCs w:val="22"/>
          <w:lang w:val="uk-UA"/>
        </w:rPr>
        <w:t xml:space="preserve"> викладені </w:t>
      </w:r>
      <w:r w:rsidR="00E93149" w:rsidRPr="00212554">
        <w:rPr>
          <w:sz w:val="22"/>
          <w:szCs w:val="22"/>
          <w:lang w:val="uk-UA"/>
        </w:rPr>
        <w:t>в Додатку №</w:t>
      </w:r>
      <w:r w:rsidR="000D1ABA">
        <w:rPr>
          <w:sz w:val="22"/>
          <w:szCs w:val="22"/>
          <w:lang w:val="uk-UA"/>
        </w:rPr>
        <w:t>3</w:t>
      </w:r>
    </w:p>
    <w:p w14:paraId="77202543" w14:textId="239A0B56" w:rsidR="00E77AC2" w:rsidRPr="00212554" w:rsidRDefault="00455344" w:rsidP="00DD7583">
      <w:pPr>
        <w:numPr>
          <w:ilvl w:val="1"/>
          <w:numId w:val="1"/>
        </w:numPr>
        <w:rPr>
          <w:sz w:val="22"/>
          <w:szCs w:val="22"/>
          <w:lang w:val="uk-UA"/>
        </w:rPr>
      </w:pPr>
      <w:r w:rsidRPr="00212554">
        <w:rPr>
          <w:sz w:val="22"/>
          <w:szCs w:val="22"/>
          <w:lang w:val="uk-UA"/>
        </w:rPr>
        <w:t xml:space="preserve"> </w:t>
      </w:r>
      <w:r w:rsidR="00E77AC2" w:rsidRPr="00212554">
        <w:rPr>
          <w:sz w:val="22"/>
          <w:szCs w:val="22"/>
          <w:lang w:val="uk-UA"/>
        </w:rPr>
        <w:t>За невиконання пунктів Додатку №</w:t>
      </w:r>
      <w:r w:rsidR="000D1ABA">
        <w:rPr>
          <w:sz w:val="22"/>
          <w:szCs w:val="22"/>
          <w:lang w:val="uk-UA"/>
        </w:rPr>
        <w:t>3</w:t>
      </w:r>
      <w:r w:rsidR="00E77AC2" w:rsidRPr="00212554">
        <w:rPr>
          <w:sz w:val="22"/>
          <w:szCs w:val="22"/>
          <w:lang w:val="uk-UA"/>
        </w:rPr>
        <w:t xml:space="preserve"> даного Договору для водія (Покупця) та/або представника(ів) Покупця, Покупець сплачує Постачальнику штраф у розмірі </w:t>
      </w:r>
      <w:r w:rsidR="00E77AC2" w:rsidRPr="00212554">
        <w:rPr>
          <w:sz w:val="22"/>
          <w:szCs w:val="22"/>
          <w:u w:val="single"/>
          <w:lang w:val="uk-UA"/>
        </w:rPr>
        <w:t>1000</w:t>
      </w:r>
      <w:r w:rsidR="00E77AC2" w:rsidRPr="00212554">
        <w:rPr>
          <w:sz w:val="22"/>
          <w:szCs w:val="22"/>
          <w:lang w:val="uk-UA"/>
        </w:rPr>
        <w:t xml:space="preserve"> грн. за кожний окремий випадок.</w:t>
      </w:r>
    </w:p>
    <w:p w14:paraId="27427AB8" w14:textId="77777777" w:rsidR="00F03AA1" w:rsidRPr="00212554" w:rsidRDefault="00F03AA1" w:rsidP="00947B60">
      <w:pPr>
        <w:ind w:left="993" w:hanging="709"/>
        <w:jc w:val="both"/>
        <w:rPr>
          <w:sz w:val="22"/>
          <w:szCs w:val="22"/>
          <w:lang w:val="uk-UA"/>
        </w:rPr>
      </w:pPr>
    </w:p>
    <w:p w14:paraId="3C6AB697" w14:textId="77777777" w:rsidR="002203AD" w:rsidRPr="00287C41" w:rsidRDefault="00F03AA1" w:rsidP="00DD7583">
      <w:pPr>
        <w:numPr>
          <w:ilvl w:val="0"/>
          <w:numId w:val="1"/>
        </w:numPr>
        <w:ind w:left="993" w:hanging="709"/>
        <w:jc w:val="center"/>
        <w:rPr>
          <w:b/>
          <w:lang w:val="uk-UA"/>
        </w:rPr>
      </w:pPr>
      <w:r w:rsidRPr="00287C41">
        <w:rPr>
          <w:b/>
          <w:lang w:val="uk-UA"/>
        </w:rPr>
        <w:t>Заходи з охорони навколишнього середовища.</w:t>
      </w:r>
    </w:p>
    <w:p w14:paraId="64EB9F36" w14:textId="77777777" w:rsidR="00B12779" w:rsidRPr="00212554" w:rsidRDefault="00B12779" w:rsidP="00947B60">
      <w:pPr>
        <w:ind w:left="993" w:hanging="709"/>
        <w:rPr>
          <w:b/>
          <w:sz w:val="22"/>
          <w:szCs w:val="22"/>
          <w:lang w:val="uk-UA"/>
        </w:rPr>
      </w:pPr>
    </w:p>
    <w:p w14:paraId="3E47CB16" w14:textId="77777777" w:rsidR="00F03AA1" w:rsidRPr="00212554" w:rsidRDefault="003A45AE" w:rsidP="00DD7583">
      <w:pPr>
        <w:numPr>
          <w:ilvl w:val="1"/>
          <w:numId w:val="1"/>
        </w:numPr>
        <w:ind w:left="709" w:hanging="425"/>
        <w:jc w:val="both"/>
        <w:rPr>
          <w:sz w:val="22"/>
          <w:szCs w:val="22"/>
          <w:lang w:val="uk-UA"/>
        </w:rPr>
      </w:pPr>
      <w:r w:rsidRPr="00212554">
        <w:rPr>
          <w:sz w:val="22"/>
          <w:szCs w:val="22"/>
          <w:lang w:val="uk-UA"/>
        </w:rPr>
        <w:t xml:space="preserve">При </w:t>
      </w:r>
      <w:r w:rsidR="00CF7EE4" w:rsidRPr="00212554">
        <w:rPr>
          <w:sz w:val="22"/>
          <w:szCs w:val="22"/>
          <w:lang w:val="uk-UA"/>
        </w:rPr>
        <w:t>транспортуванні</w:t>
      </w:r>
      <w:r w:rsidR="000E5007" w:rsidRPr="00212554">
        <w:rPr>
          <w:sz w:val="22"/>
          <w:szCs w:val="22"/>
          <w:lang w:val="uk-UA"/>
        </w:rPr>
        <w:t xml:space="preserve"> </w:t>
      </w:r>
      <w:r w:rsidRPr="00212554">
        <w:rPr>
          <w:sz w:val="22"/>
          <w:szCs w:val="22"/>
          <w:lang w:val="uk-UA"/>
        </w:rPr>
        <w:t xml:space="preserve">відходів </w:t>
      </w:r>
      <w:r w:rsidR="00D227F8" w:rsidRPr="00212554">
        <w:rPr>
          <w:sz w:val="22"/>
          <w:szCs w:val="22"/>
          <w:lang w:val="uk-UA"/>
        </w:rPr>
        <w:t>виробництва П</w:t>
      </w:r>
      <w:r w:rsidR="00CF7EE4" w:rsidRPr="00212554">
        <w:rPr>
          <w:sz w:val="22"/>
          <w:szCs w:val="22"/>
          <w:lang w:val="uk-UA"/>
        </w:rPr>
        <w:t>окупець</w:t>
      </w:r>
      <w:r w:rsidR="00F03AA1" w:rsidRPr="00212554">
        <w:rPr>
          <w:sz w:val="22"/>
          <w:szCs w:val="22"/>
          <w:lang w:val="uk-UA"/>
        </w:rPr>
        <w:t xml:space="preserve"> повин</w:t>
      </w:r>
      <w:r w:rsidR="00CF7EE4" w:rsidRPr="00212554">
        <w:rPr>
          <w:sz w:val="22"/>
          <w:szCs w:val="22"/>
          <w:lang w:val="uk-UA"/>
        </w:rPr>
        <w:t>ен</w:t>
      </w:r>
      <w:r w:rsidR="00F03AA1" w:rsidRPr="00212554">
        <w:rPr>
          <w:sz w:val="22"/>
          <w:szCs w:val="22"/>
          <w:lang w:val="uk-UA"/>
        </w:rPr>
        <w:t xml:space="preserve"> </w:t>
      </w:r>
      <w:r w:rsidR="000E5007" w:rsidRPr="00212554">
        <w:rPr>
          <w:sz w:val="22"/>
          <w:szCs w:val="22"/>
          <w:lang w:val="uk-UA"/>
        </w:rPr>
        <w:t>не</w:t>
      </w:r>
      <w:r w:rsidRPr="00212554">
        <w:rPr>
          <w:sz w:val="22"/>
          <w:szCs w:val="22"/>
          <w:lang w:val="uk-UA"/>
        </w:rPr>
        <w:t xml:space="preserve"> </w:t>
      </w:r>
      <w:r w:rsidR="000E5007" w:rsidRPr="00212554">
        <w:rPr>
          <w:sz w:val="22"/>
          <w:szCs w:val="22"/>
          <w:lang w:val="uk-UA"/>
        </w:rPr>
        <w:t>допускати забруднення оточуючого середовища</w:t>
      </w:r>
      <w:r w:rsidR="00F03AA1" w:rsidRPr="00212554">
        <w:rPr>
          <w:sz w:val="22"/>
          <w:szCs w:val="22"/>
          <w:lang w:val="uk-UA"/>
        </w:rPr>
        <w:t>.</w:t>
      </w:r>
    </w:p>
    <w:p w14:paraId="6346D71E" w14:textId="77777777" w:rsidR="000E5007" w:rsidRPr="00212554" w:rsidRDefault="000E5007" w:rsidP="00DD7583">
      <w:pPr>
        <w:numPr>
          <w:ilvl w:val="1"/>
          <w:numId w:val="1"/>
        </w:numPr>
        <w:ind w:left="709" w:hanging="425"/>
        <w:jc w:val="both"/>
        <w:rPr>
          <w:sz w:val="22"/>
          <w:szCs w:val="22"/>
          <w:lang w:val="uk-UA"/>
        </w:rPr>
      </w:pPr>
      <w:r w:rsidRPr="00212554">
        <w:rPr>
          <w:sz w:val="22"/>
          <w:szCs w:val="22"/>
          <w:lang w:val="uk-UA"/>
        </w:rPr>
        <w:t xml:space="preserve">Покупець забезпечує чистоту власних транспортних засобів, що заїжджають на територію виробничих центрів </w:t>
      </w:r>
      <w:r w:rsidR="005B326A" w:rsidRPr="00212554">
        <w:rPr>
          <w:sz w:val="22"/>
          <w:szCs w:val="22"/>
          <w:lang w:val="uk-UA"/>
        </w:rPr>
        <w:t>Постачальника</w:t>
      </w:r>
      <w:r w:rsidRPr="00212554">
        <w:rPr>
          <w:sz w:val="22"/>
          <w:szCs w:val="22"/>
          <w:lang w:val="uk-UA"/>
        </w:rPr>
        <w:t>, відсутність протікань мастила, охолоджувальних рідин, палива в цих транспортних засобів.</w:t>
      </w:r>
    </w:p>
    <w:p w14:paraId="2FB788B8" w14:textId="77777777" w:rsidR="00565CCC" w:rsidRPr="00212554" w:rsidRDefault="000E5007" w:rsidP="00DD7583">
      <w:pPr>
        <w:numPr>
          <w:ilvl w:val="1"/>
          <w:numId w:val="1"/>
        </w:numPr>
        <w:ind w:left="709" w:hanging="425"/>
        <w:jc w:val="both"/>
        <w:rPr>
          <w:color w:val="000000"/>
          <w:sz w:val="22"/>
          <w:szCs w:val="22"/>
          <w:lang w:val="uk-UA"/>
        </w:rPr>
      </w:pPr>
      <w:r w:rsidRPr="00212554">
        <w:rPr>
          <w:sz w:val="22"/>
          <w:szCs w:val="22"/>
          <w:lang w:val="uk-UA"/>
        </w:rPr>
        <w:t>У разі виникнення будь-якої позаштатної ситуації, що може призвести до погіршення навколишнього середовища, працівник (представники) Покупця мають негайно</w:t>
      </w:r>
      <w:r w:rsidR="0051052C" w:rsidRPr="00212554">
        <w:rPr>
          <w:sz w:val="22"/>
          <w:szCs w:val="22"/>
          <w:lang w:val="uk-UA"/>
        </w:rPr>
        <w:t xml:space="preserve"> повідом</w:t>
      </w:r>
      <w:r w:rsidRPr="00212554">
        <w:rPr>
          <w:sz w:val="22"/>
          <w:szCs w:val="22"/>
          <w:lang w:val="uk-UA"/>
        </w:rPr>
        <w:t>ити про це представника</w:t>
      </w:r>
      <w:r w:rsidR="00A416D9" w:rsidRPr="00212554">
        <w:rPr>
          <w:sz w:val="22"/>
          <w:szCs w:val="22"/>
          <w:lang w:val="uk-UA"/>
        </w:rPr>
        <w:t>(-ів)</w:t>
      </w:r>
      <w:r w:rsidRPr="00212554">
        <w:rPr>
          <w:sz w:val="22"/>
          <w:szCs w:val="22"/>
          <w:lang w:val="uk-UA"/>
        </w:rPr>
        <w:t xml:space="preserve"> </w:t>
      </w:r>
      <w:r w:rsidR="005B326A" w:rsidRPr="00212554">
        <w:rPr>
          <w:sz w:val="22"/>
          <w:szCs w:val="22"/>
          <w:lang w:val="uk-UA"/>
        </w:rPr>
        <w:t>Постачальника</w:t>
      </w:r>
      <w:r w:rsidR="00956A77" w:rsidRPr="00212554">
        <w:rPr>
          <w:sz w:val="22"/>
          <w:szCs w:val="22"/>
          <w:lang w:val="uk-UA"/>
        </w:rPr>
        <w:t xml:space="preserve"> за місцем завантаження згідно договору.</w:t>
      </w:r>
    </w:p>
    <w:p w14:paraId="2F04C71F" w14:textId="77777777" w:rsidR="005737CC" w:rsidRPr="00212554" w:rsidRDefault="005737CC" w:rsidP="005737CC">
      <w:pPr>
        <w:ind w:left="709"/>
        <w:jc w:val="both"/>
        <w:rPr>
          <w:color w:val="000000"/>
          <w:sz w:val="22"/>
          <w:szCs w:val="22"/>
          <w:lang w:val="uk-UA"/>
        </w:rPr>
      </w:pPr>
    </w:p>
    <w:p w14:paraId="6557C6A7" w14:textId="77777777" w:rsidR="005737CC" w:rsidRPr="00212554" w:rsidRDefault="005737CC" w:rsidP="00DD7583">
      <w:pPr>
        <w:numPr>
          <w:ilvl w:val="0"/>
          <w:numId w:val="1"/>
        </w:numPr>
        <w:ind w:left="2835"/>
        <w:rPr>
          <w:b/>
          <w:color w:val="000000"/>
          <w:sz w:val="22"/>
          <w:szCs w:val="22"/>
          <w:lang w:val="uk-UA"/>
        </w:rPr>
      </w:pPr>
      <w:r w:rsidRPr="00287C41">
        <w:rPr>
          <w:b/>
          <w:color w:val="000000"/>
          <w:lang w:val="uk-UA"/>
        </w:rPr>
        <w:lastRenderedPageBreak/>
        <w:t>Основні умови проведення тендеру</w:t>
      </w:r>
    </w:p>
    <w:p w14:paraId="736CDF10" w14:textId="77777777" w:rsidR="00E7200D" w:rsidRPr="00212554" w:rsidRDefault="00E7200D" w:rsidP="0024105A">
      <w:pPr>
        <w:ind w:left="1004"/>
        <w:rPr>
          <w:color w:val="000000"/>
          <w:sz w:val="22"/>
          <w:szCs w:val="22"/>
          <w:lang w:val="uk-UA"/>
        </w:rPr>
      </w:pPr>
    </w:p>
    <w:p w14:paraId="32B66652" w14:textId="77777777" w:rsidR="00123C09" w:rsidRPr="00411DDE" w:rsidRDefault="00D0283E" w:rsidP="00DD7583">
      <w:pPr>
        <w:numPr>
          <w:ilvl w:val="0"/>
          <w:numId w:val="13"/>
        </w:numPr>
        <w:ind w:left="426"/>
        <w:jc w:val="both"/>
        <w:rPr>
          <w:color w:val="000000"/>
          <w:sz w:val="22"/>
          <w:szCs w:val="22"/>
          <w:lang w:val="uk-UA"/>
        </w:rPr>
      </w:pPr>
      <w:r w:rsidRPr="00212554">
        <w:rPr>
          <w:color w:val="000000"/>
          <w:sz w:val="22"/>
          <w:szCs w:val="22"/>
          <w:lang w:val="uk-UA"/>
        </w:rPr>
        <w:t xml:space="preserve"> </w:t>
      </w:r>
      <w:r w:rsidR="00DA6318" w:rsidRPr="00212554">
        <w:rPr>
          <w:color w:val="000000"/>
          <w:sz w:val="22"/>
          <w:szCs w:val="22"/>
          <w:lang w:val="uk-UA"/>
        </w:rPr>
        <w:t xml:space="preserve"> </w:t>
      </w:r>
      <w:r w:rsidR="00123C09" w:rsidRPr="00411DDE">
        <w:rPr>
          <w:color w:val="000000"/>
          <w:sz w:val="22"/>
          <w:szCs w:val="22"/>
          <w:lang w:val="uk-UA"/>
        </w:rPr>
        <w:t>За результатами проведеного тендеру буде проведений вибір одного або декількох покупців на розсуд Організатора.</w:t>
      </w:r>
    </w:p>
    <w:p w14:paraId="1A8014DC"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Повідомлення разом з його невід'ємним додатком – цією Закупівельною Документацією є запрошенням до участі в тендері/аукціоні та повинні розглядатися Учасниками з урахуванням цього.</w:t>
      </w:r>
    </w:p>
    <w:p w14:paraId="3EACF0D2"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u w:val="single"/>
          <w:lang w:val="uk-UA"/>
        </w:rPr>
        <w:t>Орієнтовні</w:t>
      </w:r>
      <w:r w:rsidRPr="00411DDE">
        <w:rPr>
          <w:color w:val="000000"/>
          <w:sz w:val="22"/>
          <w:szCs w:val="22"/>
          <w:lang w:val="uk-UA"/>
        </w:rPr>
        <w:t xml:space="preserve"> об’єми та розподіл на Лоти вказані в Додатку №2 - </w:t>
      </w:r>
      <w:r w:rsidRPr="00411DDE">
        <w:rPr>
          <w:b/>
          <w:color w:val="000000"/>
          <w:sz w:val="22"/>
          <w:szCs w:val="22"/>
          <w:lang w:val="uk-UA"/>
        </w:rPr>
        <w:t>прохання уважно ознайомитися!</w:t>
      </w:r>
    </w:p>
    <w:p w14:paraId="0B9F8B46"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При необхідності Організатор має право змінювати дату проведення тендеру</w:t>
      </w:r>
      <w:r w:rsidRPr="00411DDE">
        <w:rPr>
          <w:color w:val="000000"/>
          <w:sz w:val="22"/>
          <w:szCs w:val="22"/>
        </w:rPr>
        <w:t>/</w:t>
      </w:r>
      <w:r w:rsidRPr="00411DDE">
        <w:rPr>
          <w:color w:val="000000"/>
          <w:sz w:val="22"/>
          <w:szCs w:val="22"/>
          <w:lang w:val="uk-UA"/>
        </w:rPr>
        <w:t>аукціону, з повідомленням всіх Учасників.</w:t>
      </w:r>
    </w:p>
    <w:p w14:paraId="02AEADE3"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Учасники самостійно несуть усі витрати, пов'язані з підготовкою і подачею</w:t>
      </w:r>
    </w:p>
    <w:p w14:paraId="02518C73" w14:textId="77777777" w:rsidR="00123C09" w:rsidRPr="00411DDE" w:rsidRDefault="00123C09" w:rsidP="00123C09">
      <w:pPr>
        <w:ind w:left="426"/>
        <w:jc w:val="both"/>
        <w:rPr>
          <w:color w:val="000000"/>
          <w:sz w:val="22"/>
          <w:szCs w:val="22"/>
          <w:lang w:val="uk-UA"/>
        </w:rPr>
      </w:pPr>
      <w:r w:rsidRPr="00411DDE">
        <w:rPr>
          <w:color w:val="000000"/>
          <w:sz w:val="22"/>
          <w:szCs w:val="22"/>
          <w:lang w:val="uk-UA"/>
        </w:rPr>
        <w:t>Пропозиції, а Організатор за цими видатками не відповідає і не має зобов'язань, незалежно від ходу і результатів електронних торгів.</w:t>
      </w:r>
    </w:p>
    <w:p w14:paraId="0D85C6FD" w14:textId="77777777" w:rsidR="00123C09" w:rsidRPr="00411DDE" w:rsidRDefault="00123C09" w:rsidP="00DD7583">
      <w:pPr>
        <w:numPr>
          <w:ilvl w:val="0"/>
          <w:numId w:val="13"/>
        </w:numPr>
        <w:ind w:left="426"/>
        <w:jc w:val="both"/>
        <w:rPr>
          <w:color w:val="000000"/>
          <w:sz w:val="22"/>
          <w:szCs w:val="22"/>
          <w:lang w:val="uk-UA"/>
        </w:rPr>
      </w:pPr>
      <w:r w:rsidRPr="00411DDE">
        <w:rPr>
          <w:color w:val="000000"/>
          <w:sz w:val="22"/>
          <w:szCs w:val="22"/>
          <w:lang w:val="uk-UA"/>
        </w:rPr>
        <w:t>Всі суперечки і розбіжності, що виникають у зв'язку з проведенням тендеру/аукціону, в тому числі, що стосуються виконання Організатором і Учасниками своїх зобов'язань, повинні вирішуватися в претензійному порядку. Для реалізації цього порядку зацікавлена сторона в разі порушення її прав повинна звернутися з претензією до іншої сторони. Сторона, яка отримала претензію, повинна направити іншій стороні мотивовану відповідь на претензію протягом 10 робочих днів з моменту її отримання.</w:t>
      </w:r>
    </w:p>
    <w:p w14:paraId="602F8CA7" w14:textId="77777777" w:rsidR="00156137" w:rsidRDefault="00156137" w:rsidP="00123C09">
      <w:pPr>
        <w:ind w:left="851"/>
        <w:jc w:val="both"/>
        <w:rPr>
          <w:color w:val="000000"/>
          <w:sz w:val="22"/>
          <w:szCs w:val="22"/>
          <w:lang w:val="uk-UA"/>
        </w:rPr>
      </w:pPr>
    </w:p>
    <w:p w14:paraId="1B33D674" w14:textId="77777777" w:rsidR="0010255F" w:rsidRDefault="00BC2D01" w:rsidP="00DD7583">
      <w:pPr>
        <w:numPr>
          <w:ilvl w:val="0"/>
          <w:numId w:val="1"/>
        </w:numPr>
        <w:ind w:left="1276" w:hanging="283"/>
        <w:rPr>
          <w:b/>
          <w:color w:val="000000"/>
          <w:sz w:val="22"/>
          <w:szCs w:val="22"/>
          <w:lang w:val="uk-UA"/>
        </w:rPr>
      </w:pPr>
      <w:r w:rsidRPr="00212554">
        <w:rPr>
          <w:b/>
          <w:color w:val="000000"/>
          <w:sz w:val="22"/>
          <w:szCs w:val="22"/>
          <w:lang w:val="uk-UA"/>
        </w:rPr>
        <w:t xml:space="preserve"> </w:t>
      </w:r>
      <w:r w:rsidR="0010255F" w:rsidRPr="00287C41">
        <w:rPr>
          <w:b/>
          <w:color w:val="000000"/>
          <w:lang w:val="uk-UA"/>
        </w:rPr>
        <w:t>Порядок надання Комерційних Пропозицій (КП) Учасниками тендеру</w:t>
      </w:r>
    </w:p>
    <w:p w14:paraId="2EB6E41A" w14:textId="77777777" w:rsidR="00156137" w:rsidRPr="00212554" w:rsidRDefault="00156137" w:rsidP="00156137">
      <w:pPr>
        <w:ind w:left="1276"/>
        <w:rPr>
          <w:b/>
          <w:color w:val="000000"/>
          <w:sz w:val="22"/>
          <w:szCs w:val="22"/>
          <w:lang w:val="uk-UA"/>
        </w:rPr>
      </w:pPr>
    </w:p>
    <w:p w14:paraId="3959899F" w14:textId="77777777" w:rsidR="0010255F" w:rsidRPr="00212554" w:rsidRDefault="0010255F" w:rsidP="00DD7583">
      <w:pPr>
        <w:numPr>
          <w:ilvl w:val="1"/>
          <w:numId w:val="1"/>
        </w:numPr>
        <w:jc w:val="both"/>
        <w:rPr>
          <w:color w:val="000000"/>
          <w:sz w:val="22"/>
          <w:szCs w:val="22"/>
          <w:lang w:val="uk-UA"/>
        </w:rPr>
      </w:pPr>
      <w:r w:rsidRPr="00212554">
        <w:rPr>
          <w:color w:val="000000"/>
          <w:sz w:val="22"/>
          <w:szCs w:val="22"/>
          <w:lang w:val="uk-UA"/>
        </w:rPr>
        <w:t>Для прийняття участі в тендері Учасник в обов'язковому порядку формує пакет документів згідно з додатком №1 даного документа (скан-копії у форматі PDF):</w:t>
      </w:r>
    </w:p>
    <w:p w14:paraId="3B0159E0" w14:textId="77777777" w:rsidR="0010255F" w:rsidRPr="00212554" w:rsidRDefault="0010255F" w:rsidP="00BD40C6">
      <w:pPr>
        <w:ind w:left="567" w:firstLine="709"/>
        <w:jc w:val="both"/>
        <w:rPr>
          <w:color w:val="000000"/>
          <w:sz w:val="22"/>
          <w:szCs w:val="22"/>
          <w:lang w:val="uk-UA"/>
        </w:rPr>
      </w:pPr>
      <w:r w:rsidRPr="00212554">
        <w:rPr>
          <w:color w:val="000000"/>
          <w:sz w:val="22"/>
          <w:szCs w:val="22"/>
          <w:lang w:val="uk-UA"/>
        </w:rPr>
        <w:t>1. Заявка на участь в тендері (додається);</w:t>
      </w:r>
    </w:p>
    <w:p w14:paraId="3DE1BA4C" w14:textId="77777777" w:rsidR="001351BF" w:rsidRPr="00212554" w:rsidRDefault="001351BF" w:rsidP="00BD40C6">
      <w:pPr>
        <w:ind w:left="284" w:firstLine="992"/>
        <w:jc w:val="both"/>
        <w:rPr>
          <w:color w:val="000000"/>
          <w:sz w:val="22"/>
          <w:szCs w:val="22"/>
          <w:lang w:val="uk-UA"/>
        </w:rPr>
      </w:pPr>
      <w:r w:rsidRPr="00212554">
        <w:rPr>
          <w:color w:val="000000"/>
          <w:sz w:val="22"/>
          <w:szCs w:val="22"/>
          <w:lang w:val="uk-UA"/>
        </w:rPr>
        <w:t>2. Анкета учасника (додається);</w:t>
      </w:r>
    </w:p>
    <w:p w14:paraId="17B4B9DF" w14:textId="77777777" w:rsidR="001351BF" w:rsidRPr="00212554" w:rsidRDefault="001351BF" w:rsidP="00BD40C6">
      <w:pPr>
        <w:ind w:left="1560" w:hanging="284"/>
        <w:jc w:val="both"/>
        <w:rPr>
          <w:color w:val="000000"/>
          <w:sz w:val="22"/>
          <w:szCs w:val="22"/>
          <w:lang w:val="uk-UA"/>
        </w:rPr>
      </w:pPr>
      <w:r w:rsidRPr="00212554">
        <w:rPr>
          <w:color w:val="000000"/>
          <w:sz w:val="22"/>
          <w:szCs w:val="22"/>
          <w:lang w:val="uk-UA"/>
        </w:rPr>
        <w:t xml:space="preserve">3. </w:t>
      </w:r>
      <w:r w:rsidR="00974962">
        <w:rPr>
          <w:color w:val="000000"/>
          <w:sz w:val="22"/>
          <w:szCs w:val="22"/>
          <w:lang w:val="uk-UA"/>
        </w:rPr>
        <w:t>Первинна к</w:t>
      </w:r>
      <w:r w:rsidRPr="00212554">
        <w:rPr>
          <w:color w:val="000000"/>
          <w:sz w:val="22"/>
          <w:szCs w:val="22"/>
          <w:lang w:val="uk-UA"/>
        </w:rPr>
        <w:t>омерційна пропозиція (далі - КП).</w:t>
      </w:r>
    </w:p>
    <w:p w14:paraId="0B4B65B3" w14:textId="77777777" w:rsidR="003340DE" w:rsidRPr="00212554" w:rsidRDefault="003340DE" w:rsidP="003340DE">
      <w:pPr>
        <w:ind w:left="1701" w:hanging="425"/>
        <w:jc w:val="both"/>
        <w:rPr>
          <w:sz w:val="22"/>
          <w:szCs w:val="22"/>
          <w:lang w:val="uk-UA"/>
        </w:rPr>
      </w:pPr>
      <w:r w:rsidRPr="00212554">
        <w:rPr>
          <w:color w:val="000000"/>
          <w:sz w:val="22"/>
          <w:szCs w:val="22"/>
          <w:lang w:val="uk-UA"/>
        </w:rPr>
        <w:t xml:space="preserve">4. </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668934A7" w14:textId="77777777" w:rsidR="0010255F" w:rsidRPr="00212554" w:rsidRDefault="00965333" w:rsidP="008C2639">
      <w:pPr>
        <w:ind w:left="993" w:hanging="709"/>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.2. Також Учасник в обов'язковому порядку формує пакет документів (скан-копії у форматі PDF), який включає:</w:t>
      </w:r>
    </w:p>
    <w:p w14:paraId="38B5E673" w14:textId="77777777" w:rsidR="0010255F" w:rsidRPr="00212554" w:rsidRDefault="0010255F" w:rsidP="005A7D4C">
      <w:pPr>
        <w:ind w:left="1004"/>
        <w:jc w:val="both"/>
        <w:rPr>
          <w:b/>
          <w:color w:val="000000"/>
          <w:sz w:val="22"/>
          <w:szCs w:val="22"/>
          <w:lang w:val="uk-UA"/>
        </w:rPr>
      </w:pPr>
      <w:r w:rsidRPr="00212554">
        <w:rPr>
          <w:b/>
          <w:color w:val="000000"/>
          <w:sz w:val="22"/>
          <w:szCs w:val="22"/>
          <w:lang w:val="uk-UA"/>
        </w:rPr>
        <w:t>для Юридичних осіб:</w:t>
      </w:r>
    </w:p>
    <w:p w14:paraId="3556A651" w14:textId="77777777" w:rsidR="0010255F" w:rsidRPr="00212554" w:rsidRDefault="004324D6" w:rsidP="00DD1BF6">
      <w:pPr>
        <w:ind w:left="851"/>
        <w:jc w:val="both"/>
        <w:rPr>
          <w:color w:val="000000"/>
          <w:sz w:val="22"/>
          <w:szCs w:val="22"/>
          <w:lang w:val="uk-UA"/>
        </w:rPr>
      </w:pPr>
      <w:r w:rsidRPr="00212554">
        <w:rPr>
          <w:color w:val="000000"/>
          <w:sz w:val="22"/>
          <w:szCs w:val="22"/>
          <w:lang w:val="uk-UA"/>
        </w:rPr>
        <w:t>1.</w:t>
      </w:r>
      <w:r w:rsidR="0010255F" w:rsidRPr="00212554">
        <w:rPr>
          <w:color w:val="000000"/>
          <w:sz w:val="22"/>
          <w:szCs w:val="22"/>
          <w:lang w:val="uk-UA"/>
        </w:rPr>
        <w:t xml:space="preserve"> Статут підприємства або виписка з нього (1,2, сторінка з видами діяльності, сторінка з повноваженнями керівних органів, остання сторінка);</w:t>
      </w:r>
    </w:p>
    <w:p w14:paraId="5837316A" w14:textId="77777777" w:rsidR="0010255F" w:rsidRPr="00212554" w:rsidRDefault="0010255F" w:rsidP="00DD7583">
      <w:pPr>
        <w:numPr>
          <w:ilvl w:val="0"/>
          <w:numId w:val="5"/>
        </w:numPr>
        <w:ind w:left="851" w:firstLine="0"/>
        <w:jc w:val="both"/>
        <w:rPr>
          <w:color w:val="000000"/>
          <w:sz w:val="22"/>
          <w:szCs w:val="22"/>
          <w:lang w:val="uk-UA"/>
        </w:rPr>
      </w:pPr>
      <w:r w:rsidRPr="00212554">
        <w:rPr>
          <w:color w:val="000000"/>
          <w:sz w:val="22"/>
          <w:szCs w:val="22"/>
          <w:lang w:val="uk-UA"/>
        </w:rPr>
        <w:t>Виписка з ЄДР на останню дату;</w:t>
      </w:r>
    </w:p>
    <w:p w14:paraId="586F8DFE"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3. Виписка з ЄДРПОУ (довідка статистики);</w:t>
      </w:r>
    </w:p>
    <w:p w14:paraId="4AA724FC"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4. Виписка платника ПДВ (остання затверджена УКРІНФОРМ версія).</w:t>
      </w:r>
    </w:p>
    <w:p w14:paraId="0942BDFA" w14:textId="77777777" w:rsidR="0010255F" w:rsidRPr="00212554" w:rsidRDefault="0010255F" w:rsidP="00DD1BF6">
      <w:pPr>
        <w:ind w:left="851"/>
        <w:jc w:val="both"/>
        <w:rPr>
          <w:color w:val="000000"/>
          <w:sz w:val="22"/>
          <w:szCs w:val="22"/>
          <w:lang w:val="uk-UA"/>
        </w:rPr>
      </w:pPr>
      <w:r w:rsidRPr="00212554">
        <w:rPr>
          <w:color w:val="000000"/>
          <w:sz w:val="22"/>
          <w:szCs w:val="22"/>
          <w:lang w:val="uk-UA"/>
        </w:rPr>
        <w:t>5. Документи на підтвердження повноваження підпис</w:t>
      </w:r>
      <w:r w:rsidR="006553A5">
        <w:rPr>
          <w:color w:val="000000"/>
          <w:sz w:val="22"/>
          <w:szCs w:val="22"/>
          <w:lang w:val="uk-UA"/>
        </w:rPr>
        <w:t>анта</w:t>
      </w:r>
      <w:r w:rsidRPr="00212554">
        <w:rPr>
          <w:color w:val="000000"/>
          <w:sz w:val="22"/>
          <w:szCs w:val="22"/>
          <w:lang w:val="uk-UA"/>
        </w:rPr>
        <w:t xml:space="preserve"> (наказ про призначення вступу на посаду керівника, довіреність, протокол зборів і т.п.).</w:t>
      </w:r>
    </w:p>
    <w:p w14:paraId="607EDEE9" w14:textId="77777777" w:rsidR="00182902" w:rsidRPr="00212554" w:rsidRDefault="00182902" w:rsidP="00182902">
      <w:pPr>
        <w:ind w:left="993" w:hanging="142"/>
        <w:jc w:val="both"/>
        <w:rPr>
          <w:sz w:val="22"/>
          <w:szCs w:val="22"/>
          <w:lang w:val="uk-UA"/>
        </w:rPr>
      </w:pPr>
      <w:r w:rsidRPr="00212554">
        <w:rPr>
          <w:color w:val="000000"/>
          <w:sz w:val="22"/>
          <w:szCs w:val="22"/>
          <w:lang w:val="uk-UA"/>
        </w:rPr>
        <w:t>6.</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7E3A683B" w14:textId="77777777" w:rsidR="00182902" w:rsidRPr="00212554" w:rsidRDefault="00182902" w:rsidP="00DD1BF6">
      <w:pPr>
        <w:ind w:left="851"/>
        <w:jc w:val="both"/>
        <w:rPr>
          <w:color w:val="000000"/>
          <w:sz w:val="22"/>
          <w:szCs w:val="22"/>
          <w:lang w:val="uk-UA"/>
        </w:rPr>
      </w:pPr>
    </w:p>
    <w:p w14:paraId="21BDAC9A" w14:textId="77777777" w:rsidR="0010255F" w:rsidRPr="00212554" w:rsidRDefault="00DA3809" w:rsidP="005A7D4C">
      <w:pPr>
        <w:ind w:left="1004"/>
        <w:jc w:val="both"/>
        <w:rPr>
          <w:b/>
          <w:color w:val="000000"/>
          <w:sz w:val="22"/>
          <w:szCs w:val="22"/>
          <w:lang w:val="uk-UA"/>
        </w:rPr>
      </w:pPr>
      <w:r w:rsidRPr="00212554">
        <w:rPr>
          <w:b/>
          <w:color w:val="000000"/>
          <w:sz w:val="22"/>
          <w:szCs w:val="22"/>
          <w:lang w:val="uk-UA"/>
        </w:rPr>
        <w:t>для Ф</w:t>
      </w:r>
      <w:r w:rsidR="0010255F" w:rsidRPr="00212554">
        <w:rPr>
          <w:b/>
          <w:color w:val="000000"/>
          <w:sz w:val="22"/>
          <w:szCs w:val="22"/>
          <w:lang w:val="uk-UA"/>
        </w:rPr>
        <w:t>ізичних осіб - підприємців:</w:t>
      </w:r>
    </w:p>
    <w:p w14:paraId="04934B84" w14:textId="77777777" w:rsidR="0010255F" w:rsidRPr="00212554" w:rsidRDefault="0010255F" w:rsidP="006A7854">
      <w:pPr>
        <w:ind w:left="851"/>
        <w:jc w:val="both"/>
        <w:rPr>
          <w:color w:val="000000"/>
          <w:sz w:val="22"/>
          <w:szCs w:val="22"/>
          <w:lang w:val="uk-UA"/>
        </w:rPr>
      </w:pPr>
      <w:r w:rsidRPr="00212554">
        <w:rPr>
          <w:color w:val="000000"/>
          <w:sz w:val="22"/>
          <w:szCs w:val="22"/>
          <w:lang w:val="uk-UA"/>
        </w:rPr>
        <w:t>1. Виписка з ЄДР на останню дату або Свідоцтво про реєстрацію ФОП;</w:t>
      </w:r>
    </w:p>
    <w:p w14:paraId="21C4C9F1" w14:textId="77777777" w:rsidR="0010255F" w:rsidRPr="00212554" w:rsidRDefault="0010255F" w:rsidP="006A7854">
      <w:pPr>
        <w:ind w:left="851"/>
        <w:jc w:val="both"/>
        <w:rPr>
          <w:color w:val="000000"/>
          <w:sz w:val="22"/>
          <w:szCs w:val="22"/>
          <w:lang w:val="uk-UA"/>
        </w:rPr>
      </w:pPr>
      <w:r w:rsidRPr="00212554">
        <w:rPr>
          <w:color w:val="000000"/>
          <w:sz w:val="22"/>
          <w:szCs w:val="22"/>
          <w:lang w:val="uk-UA"/>
        </w:rPr>
        <w:t>2. Виписка платника ПДВ або Єдиного податку;</w:t>
      </w:r>
    </w:p>
    <w:p w14:paraId="1583E4DE" w14:textId="77777777" w:rsidR="0010255F" w:rsidRPr="00212554" w:rsidRDefault="0010255F" w:rsidP="000E0D55">
      <w:pPr>
        <w:ind w:left="851"/>
        <w:jc w:val="both"/>
        <w:rPr>
          <w:color w:val="000000"/>
          <w:sz w:val="22"/>
          <w:szCs w:val="22"/>
          <w:lang w:val="uk-UA"/>
        </w:rPr>
      </w:pPr>
      <w:r w:rsidRPr="00212554">
        <w:rPr>
          <w:color w:val="000000"/>
          <w:sz w:val="22"/>
          <w:szCs w:val="22"/>
          <w:lang w:val="uk-UA"/>
        </w:rPr>
        <w:t>3. Довідка про присвоєння ІПН;</w:t>
      </w:r>
    </w:p>
    <w:p w14:paraId="7FEFC29B" w14:textId="77777777" w:rsidR="0010255F" w:rsidRPr="00212554" w:rsidRDefault="0010255F" w:rsidP="000E0D55">
      <w:pPr>
        <w:ind w:left="851"/>
        <w:jc w:val="both"/>
        <w:rPr>
          <w:color w:val="000000"/>
          <w:sz w:val="22"/>
          <w:szCs w:val="22"/>
          <w:lang w:val="uk-UA"/>
        </w:rPr>
      </w:pPr>
      <w:r w:rsidRPr="00212554">
        <w:rPr>
          <w:color w:val="000000"/>
          <w:sz w:val="22"/>
          <w:szCs w:val="22"/>
          <w:lang w:val="uk-UA"/>
        </w:rPr>
        <w:t>4. Паспорт (1,2,3 і сторінка з пропискою);</w:t>
      </w:r>
    </w:p>
    <w:p w14:paraId="2C09A9B9" w14:textId="0916FAF2" w:rsidR="0010255F" w:rsidRPr="00212554" w:rsidRDefault="0010255F" w:rsidP="000E0D55">
      <w:pPr>
        <w:ind w:left="851"/>
        <w:jc w:val="both"/>
        <w:rPr>
          <w:color w:val="000000"/>
          <w:sz w:val="22"/>
          <w:szCs w:val="22"/>
          <w:lang w:val="uk-UA"/>
        </w:rPr>
      </w:pPr>
      <w:r w:rsidRPr="00212554">
        <w:rPr>
          <w:color w:val="000000"/>
          <w:sz w:val="22"/>
          <w:szCs w:val="22"/>
          <w:lang w:val="uk-UA"/>
        </w:rPr>
        <w:t>5. Згода на обробку</w:t>
      </w:r>
      <w:r w:rsidR="00E12745" w:rsidRPr="00212554">
        <w:rPr>
          <w:color w:val="000000"/>
          <w:sz w:val="22"/>
          <w:szCs w:val="22"/>
          <w:lang w:val="uk-UA"/>
        </w:rPr>
        <w:t xml:space="preserve"> персональних даних (Додаток № </w:t>
      </w:r>
      <w:r w:rsidR="00D92641">
        <w:rPr>
          <w:color w:val="000000"/>
          <w:sz w:val="22"/>
          <w:szCs w:val="22"/>
          <w:lang w:val="uk-UA"/>
        </w:rPr>
        <w:t>2</w:t>
      </w:r>
      <w:r w:rsidRPr="00212554">
        <w:rPr>
          <w:color w:val="000000"/>
          <w:sz w:val="22"/>
          <w:szCs w:val="22"/>
          <w:lang w:val="uk-UA"/>
        </w:rPr>
        <w:t>).</w:t>
      </w:r>
    </w:p>
    <w:p w14:paraId="09C0E9F7" w14:textId="77777777" w:rsidR="00182902" w:rsidRPr="00212554" w:rsidRDefault="00182902" w:rsidP="00182902">
      <w:pPr>
        <w:ind w:left="993" w:hanging="284"/>
        <w:jc w:val="both"/>
        <w:rPr>
          <w:sz w:val="22"/>
          <w:szCs w:val="22"/>
          <w:lang w:val="uk-UA"/>
        </w:rPr>
      </w:pPr>
      <w:r w:rsidRPr="00212554">
        <w:rPr>
          <w:color w:val="000000"/>
          <w:sz w:val="22"/>
          <w:szCs w:val="22"/>
          <w:lang w:val="uk-UA"/>
        </w:rPr>
        <w:t xml:space="preserve">   6. </w:t>
      </w:r>
      <w:r w:rsidRPr="00212554">
        <w:rPr>
          <w:sz w:val="22"/>
          <w:szCs w:val="22"/>
          <w:highlight w:val="lightGray"/>
          <w:lang w:val="uk-UA"/>
        </w:rPr>
        <w:t xml:space="preserve">Повні реквізити компанії з № рахунку </w:t>
      </w:r>
      <w:r w:rsidRPr="00212554">
        <w:rPr>
          <w:sz w:val="22"/>
          <w:szCs w:val="22"/>
          <w:highlight w:val="lightGray"/>
          <w:lang w:val="en-US"/>
        </w:rPr>
        <w:t>IBAN</w:t>
      </w:r>
      <w:r w:rsidRPr="00212554">
        <w:rPr>
          <w:sz w:val="22"/>
          <w:szCs w:val="22"/>
          <w:highlight w:val="lightGray"/>
          <w:lang w:val="uk-UA"/>
        </w:rPr>
        <w:t>, який має бути підтверджений довідкою з банку !!!</w:t>
      </w:r>
    </w:p>
    <w:p w14:paraId="48DC4E58" w14:textId="77777777" w:rsidR="00182902" w:rsidRPr="00212554" w:rsidRDefault="00182902" w:rsidP="000E0D55">
      <w:pPr>
        <w:ind w:left="851"/>
        <w:jc w:val="both"/>
        <w:rPr>
          <w:color w:val="000000"/>
          <w:sz w:val="22"/>
          <w:szCs w:val="22"/>
          <w:lang w:val="uk-UA"/>
        </w:rPr>
      </w:pPr>
    </w:p>
    <w:p w14:paraId="46B666DA" w14:textId="77777777" w:rsidR="0010255F" w:rsidRPr="00212554" w:rsidRDefault="00FB64B0" w:rsidP="00B84FD3">
      <w:pPr>
        <w:ind w:left="851" w:hanging="425"/>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.3. Кожен документ, який передається Організатору, повинен бути підписаний особою, яка має право діяти від імені Учасника без довіреності, або належним чином уповноваженою ним особою на підставі довіреності. В останньому випадку завірена копія довіреності прикладається. Кожен документ, який передається Організатору, повинен бути скріплений печаткою Учасника.</w:t>
      </w:r>
    </w:p>
    <w:p w14:paraId="5E948DB6" w14:textId="77777777" w:rsidR="0010255F" w:rsidRPr="00212554" w:rsidRDefault="00FB64B0" w:rsidP="00B84FD3">
      <w:pPr>
        <w:ind w:left="851" w:hanging="425"/>
        <w:jc w:val="both"/>
        <w:rPr>
          <w:color w:val="000000"/>
          <w:sz w:val="22"/>
          <w:szCs w:val="22"/>
          <w:lang w:val="uk-UA"/>
        </w:rPr>
      </w:pPr>
      <w:r w:rsidRPr="00212554">
        <w:rPr>
          <w:color w:val="000000"/>
          <w:sz w:val="22"/>
          <w:szCs w:val="22"/>
          <w:lang w:val="uk-UA"/>
        </w:rPr>
        <w:lastRenderedPageBreak/>
        <w:t>9</w:t>
      </w:r>
      <w:r w:rsidR="0010255F" w:rsidRPr="00212554">
        <w:rPr>
          <w:color w:val="000000"/>
          <w:sz w:val="22"/>
          <w:szCs w:val="22"/>
          <w:lang w:val="uk-UA"/>
        </w:rPr>
        <w:t>.4. Всі документи, що входять до Пропозиція, повинні бути підготовлені російською або українською мовами. Організатор має право не розглядати документи, які не перекладені на російську або українську мову.</w:t>
      </w:r>
    </w:p>
    <w:p w14:paraId="040D7B21" w14:textId="77777777" w:rsidR="00BC2D01" w:rsidRPr="00212554" w:rsidRDefault="00FB64B0" w:rsidP="00B84FD3">
      <w:pPr>
        <w:ind w:left="851" w:hanging="425"/>
        <w:jc w:val="both"/>
        <w:rPr>
          <w:color w:val="000000"/>
          <w:sz w:val="22"/>
          <w:szCs w:val="22"/>
          <w:lang w:val="uk-UA"/>
        </w:rPr>
      </w:pPr>
      <w:r w:rsidRPr="00212554">
        <w:rPr>
          <w:color w:val="000000"/>
          <w:sz w:val="22"/>
          <w:szCs w:val="22"/>
          <w:lang w:val="uk-UA"/>
        </w:rPr>
        <w:t>9</w:t>
      </w:r>
      <w:r w:rsidR="0010255F" w:rsidRPr="00212554">
        <w:rPr>
          <w:color w:val="000000"/>
          <w:sz w:val="22"/>
          <w:szCs w:val="22"/>
          <w:lang w:val="uk-UA"/>
        </w:rPr>
        <w:t xml:space="preserve">.5. Документи, зазначені в пункті </w:t>
      </w:r>
      <w:r w:rsidR="00BD40C6" w:rsidRPr="00212554">
        <w:rPr>
          <w:color w:val="000000"/>
          <w:sz w:val="22"/>
          <w:szCs w:val="22"/>
          <w:lang w:val="uk-UA"/>
        </w:rPr>
        <w:t>9</w:t>
      </w:r>
      <w:r w:rsidR="0010255F" w:rsidRPr="00212554">
        <w:rPr>
          <w:color w:val="000000"/>
          <w:sz w:val="22"/>
          <w:szCs w:val="22"/>
          <w:lang w:val="uk-UA"/>
        </w:rPr>
        <w:t>.1. і п.</w:t>
      </w:r>
      <w:r w:rsidR="00BD40C6" w:rsidRPr="00212554">
        <w:rPr>
          <w:color w:val="000000"/>
          <w:sz w:val="22"/>
          <w:szCs w:val="22"/>
          <w:lang w:val="uk-UA"/>
        </w:rPr>
        <w:t>9</w:t>
      </w:r>
      <w:r w:rsidR="0010255F" w:rsidRPr="00212554">
        <w:rPr>
          <w:color w:val="000000"/>
          <w:sz w:val="22"/>
          <w:szCs w:val="22"/>
          <w:lang w:val="uk-UA"/>
        </w:rPr>
        <w:t>.2. Учасники прикріплюють єдиним Zip-архівом на торговому майданчику Ariba. Дозволяється прикріплювати документів з п.</w:t>
      </w:r>
      <w:r w:rsidR="00BD40C6" w:rsidRPr="00212554">
        <w:rPr>
          <w:color w:val="000000"/>
          <w:sz w:val="22"/>
          <w:szCs w:val="22"/>
          <w:lang w:val="uk-UA"/>
        </w:rPr>
        <w:t>9</w:t>
      </w:r>
      <w:r w:rsidR="0010255F" w:rsidRPr="00212554">
        <w:rPr>
          <w:color w:val="000000"/>
          <w:sz w:val="22"/>
          <w:szCs w:val="22"/>
          <w:lang w:val="uk-UA"/>
        </w:rPr>
        <w:t>.2 єдиним Zip-архівом, а документи з п.</w:t>
      </w:r>
      <w:r w:rsidR="00BD40C6" w:rsidRPr="00212554">
        <w:rPr>
          <w:color w:val="000000"/>
          <w:sz w:val="22"/>
          <w:szCs w:val="22"/>
          <w:lang w:val="uk-UA"/>
        </w:rPr>
        <w:t>9</w:t>
      </w:r>
      <w:r w:rsidR="0010255F" w:rsidRPr="00212554">
        <w:rPr>
          <w:color w:val="000000"/>
          <w:sz w:val="22"/>
          <w:szCs w:val="22"/>
          <w:lang w:val="uk-UA"/>
        </w:rPr>
        <w:t>.1 окремо, в залежності від налаштувань тендера на торговому майданчику Ariba.</w:t>
      </w:r>
    </w:p>
    <w:p w14:paraId="143945B5" w14:textId="77777777" w:rsidR="00B60B4A" w:rsidRPr="00212554" w:rsidRDefault="00B60B4A" w:rsidP="00B84FD3">
      <w:pPr>
        <w:ind w:left="851" w:hanging="425"/>
        <w:jc w:val="both"/>
        <w:rPr>
          <w:color w:val="000000"/>
          <w:sz w:val="22"/>
          <w:szCs w:val="22"/>
          <w:lang w:val="uk-UA"/>
        </w:rPr>
      </w:pPr>
    </w:p>
    <w:p w14:paraId="7433E460" w14:textId="77777777" w:rsidR="00AE22BF" w:rsidRPr="003105A9" w:rsidRDefault="00F277E1" w:rsidP="00DD7583">
      <w:pPr>
        <w:numPr>
          <w:ilvl w:val="0"/>
          <w:numId w:val="1"/>
        </w:numPr>
        <w:ind w:left="1276" w:hanging="294"/>
        <w:jc w:val="both"/>
        <w:rPr>
          <w:b/>
          <w:color w:val="000000"/>
          <w:lang w:val="uk-UA"/>
        </w:rPr>
      </w:pPr>
      <w:r w:rsidRPr="003105A9">
        <w:rPr>
          <w:b/>
          <w:color w:val="000000"/>
          <w:lang w:val="uk-UA"/>
        </w:rPr>
        <w:t xml:space="preserve"> </w:t>
      </w:r>
      <w:r w:rsidR="00C3248A" w:rsidRPr="003105A9">
        <w:rPr>
          <w:b/>
          <w:color w:val="000000"/>
          <w:lang w:val="uk-UA"/>
        </w:rPr>
        <w:t>Розгляд та оцінка Пропозицій Учасників представниками Організатора</w:t>
      </w:r>
    </w:p>
    <w:p w14:paraId="05CD3CDA" w14:textId="77777777" w:rsidR="00C3248A" w:rsidRPr="00212554" w:rsidRDefault="00C3248A" w:rsidP="00C3248A">
      <w:pPr>
        <w:ind w:left="720"/>
        <w:jc w:val="both"/>
        <w:rPr>
          <w:b/>
          <w:color w:val="000000"/>
          <w:sz w:val="22"/>
          <w:szCs w:val="22"/>
          <w:lang w:val="uk-UA"/>
        </w:rPr>
      </w:pPr>
    </w:p>
    <w:p w14:paraId="2DA421FB"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10.1 Розгляд та оцінка первинних КП Учасників, а також фінальні результати Аукціону здійснюються колегіально представниками Організатора.</w:t>
      </w:r>
    </w:p>
    <w:p w14:paraId="0CB86929"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10.2. Організатор може запросити у Учасників роз'яснення або доповнення до їх Пропозиціям, включаючи пропозиції на Аукціоні, в тому числі надання відсутніх документів або коректні версії наданих. При цьому Організатор має право відхилити Пропозиції, включаючи пропозиції на Аукціоні, які оформлені не у відповідності до вимог цієї документації.</w:t>
      </w:r>
    </w:p>
    <w:p w14:paraId="19A70E9B" w14:textId="77777777" w:rsidR="00C3248A" w:rsidRPr="00212554" w:rsidRDefault="00C3248A" w:rsidP="00C3248A">
      <w:pPr>
        <w:ind w:left="720" w:hanging="436"/>
        <w:jc w:val="both"/>
        <w:rPr>
          <w:color w:val="000000"/>
          <w:sz w:val="22"/>
          <w:szCs w:val="22"/>
          <w:lang w:val="uk-UA"/>
        </w:rPr>
      </w:pPr>
      <w:r w:rsidRPr="00212554">
        <w:rPr>
          <w:color w:val="000000"/>
          <w:sz w:val="22"/>
          <w:szCs w:val="22"/>
          <w:lang w:val="uk-UA"/>
        </w:rPr>
        <w:t>10.3. За результатами розгляду заявок не допускаються до остаточного Аукціону претенденти наступних категорій:</w:t>
      </w:r>
    </w:p>
    <w:p w14:paraId="38E81970"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1. Знаходяться в стадії реорганізації, ліквідації або банкрутства;</w:t>
      </w:r>
    </w:p>
    <w:p w14:paraId="3B24C251"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2. Які повідомили про себе відомості, що не відповідають дійсності, як помилково, так і з метою явного або навмисного введення в оману Організатора;</w:t>
      </w:r>
    </w:p>
    <w:p w14:paraId="0C3F7518"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3. Ті, які не надали всіх необхідних документів;</w:t>
      </w:r>
    </w:p>
    <w:p w14:paraId="797BE11F"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4. Ті, які свідомо відмовляються від комунікації, роз'яснень та додаткової інформації за запитами або уточнень з фінансових, технічних, виробничих або іншими показниками щодо об'єкта Аукціону.</w:t>
      </w:r>
    </w:p>
    <w:p w14:paraId="20786670"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5. Які мають прострочену дебіторську заборгованість понад 30 днів.</w:t>
      </w:r>
    </w:p>
    <w:p w14:paraId="45FE9A0C" w14:textId="77777777" w:rsidR="00C3248A" w:rsidRPr="00212554" w:rsidRDefault="00C3248A" w:rsidP="00C3248A">
      <w:pPr>
        <w:ind w:left="993" w:hanging="284"/>
        <w:jc w:val="both"/>
        <w:rPr>
          <w:color w:val="000000"/>
          <w:sz w:val="22"/>
          <w:szCs w:val="22"/>
          <w:lang w:val="uk-UA"/>
        </w:rPr>
      </w:pPr>
      <w:r w:rsidRPr="00212554">
        <w:rPr>
          <w:color w:val="000000"/>
          <w:sz w:val="22"/>
          <w:szCs w:val="22"/>
          <w:lang w:val="uk-UA"/>
        </w:rPr>
        <w:t>6. Негативно зарекомендували себе під час попередньої співпраці з Організатором.</w:t>
      </w:r>
    </w:p>
    <w:p w14:paraId="5368A383" w14:textId="77777777" w:rsidR="00C3248A" w:rsidRPr="00212554" w:rsidRDefault="008E781F" w:rsidP="00C3248A">
      <w:pPr>
        <w:ind w:left="720" w:hanging="436"/>
        <w:jc w:val="both"/>
        <w:rPr>
          <w:color w:val="000000"/>
          <w:sz w:val="22"/>
          <w:szCs w:val="22"/>
          <w:lang w:val="uk-UA"/>
        </w:rPr>
      </w:pPr>
      <w:r w:rsidRPr="00212554">
        <w:rPr>
          <w:color w:val="000000"/>
          <w:sz w:val="22"/>
          <w:szCs w:val="22"/>
          <w:lang w:val="uk-UA"/>
        </w:rPr>
        <w:t>10</w:t>
      </w:r>
      <w:r w:rsidR="00C3248A" w:rsidRPr="00212554">
        <w:rPr>
          <w:color w:val="000000"/>
          <w:sz w:val="22"/>
          <w:szCs w:val="22"/>
          <w:lang w:val="uk-UA"/>
        </w:rPr>
        <w:t>.4. Після розгляду та оцінки Пропозицій, включаючи пропозиції на Аукціоні, Організатор має право провести переговори з будь-яким з Учасників з будь-якого становища його Пропозиції, включаючи пропозиції на Аукціоні.</w:t>
      </w:r>
    </w:p>
    <w:p w14:paraId="7055BAAB" w14:textId="77777777" w:rsidR="000F0D61" w:rsidRPr="00867F45" w:rsidRDefault="000F0D61" w:rsidP="00C3248A">
      <w:pPr>
        <w:ind w:left="720" w:hanging="436"/>
        <w:jc w:val="both"/>
        <w:rPr>
          <w:color w:val="000000"/>
          <w:lang w:val="uk-UA"/>
        </w:rPr>
      </w:pPr>
    </w:p>
    <w:p w14:paraId="23E72969" w14:textId="77777777" w:rsidR="00244015" w:rsidRPr="00867F45" w:rsidRDefault="00F277E1" w:rsidP="00DD7583">
      <w:pPr>
        <w:numPr>
          <w:ilvl w:val="0"/>
          <w:numId w:val="1"/>
        </w:numPr>
        <w:ind w:left="2835" w:hanging="284"/>
        <w:jc w:val="both"/>
        <w:rPr>
          <w:b/>
          <w:color w:val="000000"/>
          <w:lang w:val="uk-UA"/>
        </w:rPr>
      </w:pPr>
      <w:r w:rsidRPr="00867F45">
        <w:rPr>
          <w:b/>
          <w:color w:val="000000"/>
          <w:lang w:val="uk-UA"/>
        </w:rPr>
        <w:t xml:space="preserve"> </w:t>
      </w:r>
      <w:r w:rsidR="000F0D61" w:rsidRPr="00867F45">
        <w:rPr>
          <w:b/>
          <w:color w:val="000000"/>
          <w:lang w:val="uk-UA"/>
        </w:rPr>
        <w:t>Визначення Переможця (-ів) тендера</w:t>
      </w:r>
    </w:p>
    <w:p w14:paraId="762C5B36" w14:textId="77777777" w:rsidR="00B10352" w:rsidRPr="00212554" w:rsidRDefault="00B10352" w:rsidP="00B10352">
      <w:pPr>
        <w:ind w:left="720"/>
        <w:jc w:val="both"/>
        <w:rPr>
          <w:b/>
          <w:color w:val="000000"/>
          <w:sz w:val="22"/>
          <w:szCs w:val="22"/>
          <w:lang w:val="uk-UA"/>
        </w:rPr>
      </w:pPr>
    </w:p>
    <w:p w14:paraId="1EB41E0E" w14:textId="77777777" w:rsidR="00AA1822" w:rsidRDefault="000F0D61" w:rsidP="00B10352">
      <w:pPr>
        <w:ind w:left="720" w:hanging="294"/>
        <w:jc w:val="both"/>
        <w:rPr>
          <w:color w:val="000000"/>
          <w:sz w:val="22"/>
          <w:szCs w:val="22"/>
        </w:rPr>
      </w:pPr>
      <w:r w:rsidRPr="00212554">
        <w:rPr>
          <w:color w:val="000000"/>
          <w:sz w:val="22"/>
          <w:szCs w:val="22"/>
          <w:lang w:val="uk-UA"/>
        </w:rPr>
        <w:t xml:space="preserve">11.1 </w:t>
      </w:r>
      <w:r w:rsidR="00B10352" w:rsidRPr="00212554">
        <w:rPr>
          <w:color w:val="000000"/>
          <w:sz w:val="22"/>
          <w:szCs w:val="22"/>
          <w:lang w:val="uk-UA"/>
        </w:rPr>
        <w:t xml:space="preserve">Переможець / Переможці тендеру визначаються колегіально представниками Організатора </w:t>
      </w:r>
      <w:r w:rsidR="00AA1822">
        <w:rPr>
          <w:color w:val="000000"/>
          <w:sz w:val="22"/>
          <w:szCs w:val="22"/>
          <w:lang w:val="uk-UA"/>
        </w:rPr>
        <w:t>з урахуванням</w:t>
      </w:r>
      <w:r w:rsidR="00AA1822" w:rsidRPr="00AA1822">
        <w:rPr>
          <w:color w:val="000000"/>
          <w:sz w:val="22"/>
          <w:szCs w:val="22"/>
        </w:rPr>
        <w:t>:</w:t>
      </w:r>
    </w:p>
    <w:p w14:paraId="7EF1C73D" w14:textId="77777777" w:rsidR="00B10352" w:rsidRDefault="00AA1822" w:rsidP="00020E17">
      <w:pPr>
        <w:ind w:left="1134" w:hanging="294"/>
        <w:jc w:val="both"/>
        <w:rPr>
          <w:color w:val="000000"/>
          <w:sz w:val="22"/>
          <w:szCs w:val="22"/>
          <w:lang w:val="uk-UA"/>
        </w:rPr>
      </w:pPr>
      <w:r>
        <w:rPr>
          <w:color w:val="000000"/>
          <w:sz w:val="22"/>
          <w:szCs w:val="22"/>
        </w:rPr>
        <w:t>- результат</w:t>
      </w:r>
      <w:r>
        <w:rPr>
          <w:color w:val="000000"/>
          <w:sz w:val="22"/>
          <w:szCs w:val="22"/>
          <w:lang w:val="uk-UA"/>
        </w:rPr>
        <w:t>ів</w:t>
      </w:r>
      <w:r w:rsidR="00B10352" w:rsidRPr="00212554">
        <w:rPr>
          <w:color w:val="000000"/>
          <w:sz w:val="22"/>
          <w:szCs w:val="22"/>
          <w:lang w:val="uk-UA"/>
        </w:rPr>
        <w:t xml:space="preserve"> завершеного Аукціону.</w:t>
      </w:r>
    </w:p>
    <w:p w14:paraId="1C756C4B" w14:textId="77777777" w:rsidR="00AA1822" w:rsidRDefault="00AA1822" w:rsidP="00020E17">
      <w:pPr>
        <w:ind w:left="1134" w:hanging="294"/>
        <w:jc w:val="both"/>
        <w:rPr>
          <w:color w:val="000000"/>
          <w:sz w:val="22"/>
          <w:szCs w:val="22"/>
          <w:lang w:val="uk-UA"/>
        </w:rPr>
      </w:pPr>
      <w:r>
        <w:rPr>
          <w:color w:val="000000"/>
          <w:sz w:val="22"/>
          <w:szCs w:val="22"/>
          <w:lang w:val="uk-UA"/>
        </w:rPr>
        <w:t>- історії співробітництва</w:t>
      </w:r>
    </w:p>
    <w:p w14:paraId="5FC839E8" w14:textId="77777777" w:rsidR="00AA1822" w:rsidRPr="00212554" w:rsidRDefault="00020E17" w:rsidP="00020E17">
      <w:pPr>
        <w:ind w:left="1134" w:hanging="294"/>
        <w:jc w:val="both"/>
        <w:rPr>
          <w:color w:val="000000"/>
          <w:sz w:val="22"/>
          <w:szCs w:val="22"/>
          <w:lang w:val="uk-UA"/>
        </w:rPr>
      </w:pPr>
      <w:r>
        <w:rPr>
          <w:color w:val="000000"/>
          <w:sz w:val="22"/>
          <w:szCs w:val="22"/>
          <w:lang w:val="uk-UA"/>
        </w:rPr>
        <w:t>- дебіторської заборгованності</w:t>
      </w:r>
    </w:p>
    <w:p w14:paraId="1F62701F" w14:textId="77777777" w:rsidR="00C8506A" w:rsidRPr="00212554" w:rsidRDefault="00C8506A" w:rsidP="00B10352">
      <w:pPr>
        <w:ind w:left="720" w:hanging="294"/>
        <w:jc w:val="both"/>
        <w:rPr>
          <w:color w:val="000000"/>
          <w:sz w:val="22"/>
          <w:szCs w:val="22"/>
          <w:lang w:val="uk-UA"/>
        </w:rPr>
      </w:pPr>
      <w:r w:rsidRPr="00212554">
        <w:rPr>
          <w:color w:val="000000"/>
          <w:sz w:val="22"/>
          <w:szCs w:val="22"/>
          <w:lang w:val="uk-UA"/>
        </w:rPr>
        <w:t>11.2 За результатами будь-якого етапу тендера Карлсберг Україна може прийняти рішення про завершення тендеру та вибору переможців або проведення додаткового етапу тендера. "</w:t>
      </w:r>
    </w:p>
    <w:p w14:paraId="1E740BE3" w14:textId="77777777" w:rsidR="000F0D61" w:rsidRDefault="00B10352" w:rsidP="00B10352">
      <w:pPr>
        <w:ind w:left="720" w:hanging="294"/>
        <w:jc w:val="both"/>
        <w:rPr>
          <w:color w:val="000000"/>
          <w:sz w:val="22"/>
          <w:szCs w:val="22"/>
          <w:lang w:val="uk-UA"/>
        </w:rPr>
      </w:pPr>
      <w:r w:rsidRPr="00212554">
        <w:rPr>
          <w:color w:val="000000"/>
          <w:sz w:val="22"/>
          <w:szCs w:val="22"/>
          <w:lang w:val="uk-UA"/>
        </w:rPr>
        <w:t>11.</w:t>
      </w:r>
      <w:r w:rsidR="00C8506A" w:rsidRPr="00212554">
        <w:rPr>
          <w:color w:val="000000"/>
          <w:sz w:val="22"/>
          <w:szCs w:val="22"/>
          <w:lang w:val="uk-UA"/>
        </w:rPr>
        <w:t>3</w:t>
      </w:r>
      <w:r w:rsidRPr="00212554">
        <w:rPr>
          <w:color w:val="000000"/>
          <w:sz w:val="22"/>
          <w:szCs w:val="22"/>
          <w:lang w:val="uk-UA"/>
        </w:rPr>
        <w:t xml:space="preserve">.  Після затвердження рішення </w:t>
      </w:r>
      <w:r w:rsidR="00020E17">
        <w:rPr>
          <w:color w:val="000000"/>
          <w:sz w:val="22"/>
          <w:szCs w:val="22"/>
          <w:lang w:val="uk-UA"/>
        </w:rPr>
        <w:t xml:space="preserve">за проведеним тендером </w:t>
      </w:r>
      <w:r w:rsidRPr="00212554">
        <w:rPr>
          <w:color w:val="000000"/>
          <w:sz w:val="22"/>
          <w:szCs w:val="22"/>
          <w:lang w:val="uk-UA"/>
        </w:rPr>
        <w:t>Учасник (-ки) повідомляється про визнання його (їх) Переможцем / Переможцями Аукціону і про місце та порядок підписання Договору поставки.</w:t>
      </w:r>
    </w:p>
    <w:p w14:paraId="64F8C6E6" w14:textId="77777777" w:rsidR="00B05A7A" w:rsidRPr="00212554" w:rsidRDefault="00B05A7A" w:rsidP="00B10352">
      <w:pPr>
        <w:ind w:left="720" w:hanging="294"/>
        <w:jc w:val="both"/>
        <w:rPr>
          <w:color w:val="000000"/>
          <w:sz w:val="22"/>
          <w:szCs w:val="22"/>
          <w:lang w:val="uk-UA"/>
        </w:rPr>
      </w:pPr>
    </w:p>
    <w:p w14:paraId="36F351AD" w14:textId="77777777" w:rsidR="00286798" w:rsidRPr="00212554" w:rsidRDefault="00286798" w:rsidP="00B10352">
      <w:pPr>
        <w:ind w:left="720" w:hanging="294"/>
        <w:jc w:val="both"/>
        <w:rPr>
          <w:color w:val="000000"/>
          <w:sz w:val="22"/>
          <w:szCs w:val="22"/>
          <w:lang w:val="uk-UA"/>
        </w:rPr>
      </w:pPr>
    </w:p>
    <w:p w14:paraId="2F9137CF" w14:textId="77777777" w:rsidR="003108BD" w:rsidRPr="00212554" w:rsidRDefault="003108BD" w:rsidP="003228EA">
      <w:pPr>
        <w:ind w:left="2977" w:hanging="11"/>
        <w:jc w:val="both"/>
        <w:rPr>
          <w:b/>
          <w:color w:val="000000"/>
          <w:lang w:val="uk-UA"/>
        </w:rPr>
      </w:pPr>
      <w:r w:rsidRPr="00212554">
        <w:rPr>
          <w:b/>
          <w:color w:val="000000"/>
          <w:lang w:val="uk-UA"/>
        </w:rPr>
        <w:t>12</w:t>
      </w:r>
      <w:r w:rsidR="003228EA" w:rsidRPr="00212554">
        <w:rPr>
          <w:b/>
          <w:color w:val="000000"/>
          <w:lang w:val="uk-UA"/>
        </w:rPr>
        <w:t>.</w:t>
      </w:r>
      <w:r w:rsidRPr="00212554">
        <w:rPr>
          <w:b/>
          <w:color w:val="000000"/>
          <w:lang w:val="uk-UA"/>
        </w:rPr>
        <w:t xml:space="preserve"> </w:t>
      </w:r>
      <w:r w:rsidR="003228EA" w:rsidRPr="00212554">
        <w:rPr>
          <w:b/>
          <w:color w:val="000000"/>
          <w:lang w:val="uk-UA"/>
        </w:rPr>
        <w:t xml:space="preserve"> Підписання Договору</w:t>
      </w:r>
    </w:p>
    <w:p w14:paraId="7116D17E" w14:textId="77777777" w:rsidR="005737CC" w:rsidRPr="00212554" w:rsidRDefault="00E66AC6" w:rsidP="00E66AC6">
      <w:pPr>
        <w:ind w:left="426"/>
        <w:jc w:val="both"/>
        <w:rPr>
          <w:color w:val="000000"/>
          <w:sz w:val="22"/>
          <w:szCs w:val="22"/>
          <w:lang w:val="uk-UA"/>
        </w:rPr>
      </w:pPr>
      <w:r w:rsidRPr="00212554">
        <w:rPr>
          <w:color w:val="000000"/>
          <w:sz w:val="22"/>
          <w:szCs w:val="22"/>
        </w:rPr>
        <w:t>12</w:t>
      </w:r>
      <w:r w:rsidRPr="00212554">
        <w:rPr>
          <w:color w:val="000000"/>
          <w:sz w:val="22"/>
          <w:szCs w:val="22"/>
          <w:lang w:val="uk-UA"/>
        </w:rPr>
        <w:t>.1 Договір між Організатором і Переможцем / Переможцями підписується в оптимальні для Організатора терміни на умовах поданого фінального комерційної пропозиції на торговому майданчику Ariba.</w:t>
      </w:r>
    </w:p>
    <w:p w14:paraId="136FD20D" w14:textId="77777777" w:rsidR="00BD40C6" w:rsidRPr="00212554" w:rsidRDefault="00BD40C6" w:rsidP="00E66AC6">
      <w:pPr>
        <w:ind w:left="426"/>
        <w:jc w:val="both"/>
        <w:rPr>
          <w:color w:val="000000"/>
          <w:sz w:val="22"/>
          <w:szCs w:val="22"/>
          <w:lang w:val="uk-UA"/>
        </w:rPr>
      </w:pPr>
    </w:p>
    <w:p w14:paraId="43D9F931" w14:textId="77777777" w:rsidR="00B818D0" w:rsidRPr="00212554" w:rsidRDefault="00B818D0" w:rsidP="00DD7583">
      <w:pPr>
        <w:numPr>
          <w:ilvl w:val="0"/>
          <w:numId w:val="4"/>
        </w:numPr>
        <w:ind w:left="-142"/>
        <w:jc w:val="center"/>
        <w:rPr>
          <w:b/>
          <w:lang w:val="uk-UA"/>
        </w:rPr>
      </w:pPr>
      <w:r w:rsidRPr="00212554">
        <w:rPr>
          <w:b/>
          <w:lang w:val="uk-UA"/>
        </w:rPr>
        <w:t>Інші вимоги.</w:t>
      </w:r>
    </w:p>
    <w:p w14:paraId="1C3996AF" w14:textId="77777777" w:rsidR="005A7E79" w:rsidRPr="00212554" w:rsidRDefault="005A7E79" w:rsidP="005A7E79">
      <w:pPr>
        <w:jc w:val="center"/>
        <w:rPr>
          <w:b/>
          <w:sz w:val="22"/>
          <w:szCs w:val="22"/>
          <w:lang w:val="uk-UA"/>
        </w:rPr>
      </w:pPr>
    </w:p>
    <w:p w14:paraId="68566ECB" w14:textId="77777777" w:rsidR="00EB1037" w:rsidRPr="00212554" w:rsidRDefault="00B818D0" w:rsidP="00DD7583">
      <w:pPr>
        <w:numPr>
          <w:ilvl w:val="1"/>
          <w:numId w:val="6"/>
        </w:numPr>
        <w:ind w:left="567"/>
        <w:jc w:val="both"/>
        <w:rPr>
          <w:sz w:val="22"/>
          <w:szCs w:val="22"/>
          <w:lang w:val="uk-UA"/>
        </w:rPr>
      </w:pPr>
      <w:r w:rsidRPr="00212554">
        <w:rPr>
          <w:sz w:val="22"/>
          <w:szCs w:val="22"/>
          <w:lang w:val="uk-UA"/>
        </w:rPr>
        <w:t>Окремі положення цього завдання можуть уточнюватися і доповнюватися в ході виконання робіт встановленим</w:t>
      </w:r>
      <w:r w:rsidR="00C520CD" w:rsidRPr="00212554">
        <w:rPr>
          <w:sz w:val="22"/>
          <w:szCs w:val="22"/>
          <w:lang w:val="uk-UA"/>
        </w:rPr>
        <w:t xml:space="preserve"> порядком за погодженням сторін через підписання Додаткової Угоди (ДУ).</w:t>
      </w:r>
    </w:p>
    <w:p w14:paraId="56E55CED" w14:textId="77777777" w:rsidR="00C37714" w:rsidRPr="00212554" w:rsidRDefault="00C37714" w:rsidP="008E33BC">
      <w:pPr>
        <w:spacing w:after="200" w:line="276" w:lineRule="auto"/>
        <w:ind w:left="142"/>
        <w:rPr>
          <w:color w:val="000000"/>
          <w:sz w:val="22"/>
          <w:szCs w:val="22"/>
          <w:lang w:val="uk-UA"/>
        </w:rPr>
      </w:pPr>
    </w:p>
    <w:p w14:paraId="382AE19D" w14:textId="77777777" w:rsidR="00B60B4A" w:rsidRPr="00212554" w:rsidRDefault="00B60B4A" w:rsidP="008E33BC">
      <w:pPr>
        <w:spacing w:after="200" w:line="276" w:lineRule="auto"/>
        <w:ind w:left="142"/>
        <w:rPr>
          <w:color w:val="000000"/>
          <w:sz w:val="22"/>
          <w:szCs w:val="22"/>
          <w:lang w:val="uk-UA"/>
        </w:rPr>
      </w:pPr>
    </w:p>
    <w:p w14:paraId="601E24FE" w14:textId="77777777" w:rsidR="00B60B4A" w:rsidRPr="00212554" w:rsidRDefault="00B60B4A" w:rsidP="008E33BC">
      <w:pPr>
        <w:spacing w:after="200" w:line="276" w:lineRule="auto"/>
        <w:ind w:left="142"/>
        <w:rPr>
          <w:color w:val="000000"/>
          <w:sz w:val="22"/>
          <w:szCs w:val="22"/>
          <w:lang w:val="uk-UA"/>
        </w:rPr>
      </w:pPr>
    </w:p>
    <w:p w14:paraId="7F7DFFC2" w14:textId="77777777" w:rsidR="00B60B4A" w:rsidRDefault="00B60B4A" w:rsidP="008E33BC">
      <w:pPr>
        <w:spacing w:after="200" w:line="276" w:lineRule="auto"/>
        <w:ind w:left="142"/>
        <w:rPr>
          <w:color w:val="000000"/>
          <w:lang w:val="uk-UA"/>
        </w:rPr>
      </w:pPr>
    </w:p>
    <w:p w14:paraId="1FC9AD5D" w14:textId="77777777" w:rsidR="001009B8" w:rsidRPr="007318A9" w:rsidRDefault="007318A9" w:rsidP="007318A9">
      <w:pPr>
        <w:pBdr>
          <w:top w:val="single" w:sz="4" w:space="1" w:color="auto"/>
          <w:left w:val="single" w:sz="4" w:space="4" w:color="auto"/>
          <w:bottom w:val="single" w:sz="4" w:space="1" w:color="auto"/>
          <w:right w:val="single" w:sz="4" w:space="4" w:color="auto"/>
        </w:pBdr>
        <w:jc w:val="both"/>
        <w:rPr>
          <w:b/>
          <w:color w:val="FF0000"/>
          <w:lang w:val="uk-UA"/>
        </w:rPr>
      </w:pPr>
      <w:r w:rsidRPr="007318A9">
        <w:rPr>
          <w:b/>
          <w:color w:val="FF0000"/>
          <w:lang w:val="uk-UA"/>
        </w:rPr>
        <w:t xml:space="preserve">                                         </w:t>
      </w:r>
      <w:r w:rsidR="00802BC0">
        <w:rPr>
          <w:b/>
          <w:color w:val="FF0000"/>
          <w:lang w:val="uk-UA"/>
        </w:rPr>
        <w:t xml:space="preserve">                             </w:t>
      </w:r>
      <w:r w:rsidR="001009B8" w:rsidRPr="007318A9">
        <w:rPr>
          <w:b/>
          <w:color w:val="FF0000"/>
          <w:highlight w:val="yellow"/>
          <w:lang w:val="uk-UA"/>
        </w:rPr>
        <w:t>Увага !!!</w:t>
      </w:r>
    </w:p>
    <w:p w14:paraId="170C943E" w14:textId="77777777" w:rsidR="001009B8" w:rsidRPr="004E16A8" w:rsidRDefault="001009B8"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xml:space="preserve">- Якщо Ваша компанія </w:t>
      </w:r>
      <w:r w:rsidRPr="004E16A8">
        <w:rPr>
          <w:b/>
          <w:color w:val="000000"/>
          <w:u w:val="single"/>
          <w:lang w:val="uk-UA"/>
        </w:rPr>
        <w:t>не зареєстрована</w:t>
      </w:r>
      <w:r w:rsidRPr="004E16A8">
        <w:rPr>
          <w:color w:val="000000"/>
          <w:lang w:val="uk-UA"/>
        </w:rPr>
        <w:t xml:space="preserve"> на торговому майданчику Ariba, Вам створять профіль на підставі наданих Вами даних </w:t>
      </w:r>
      <w:r w:rsidR="00FC1BEE" w:rsidRPr="004E16A8">
        <w:rPr>
          <w:color w:val="000000"/>
          <w:lang w:val="uk-UA"/>
        </w:rPr>
        <w:t>(</w:t>
      </w:r>
      <w:r w:rsidRPr="004E16A8">
        <w:rPr>
          <w:color w:val="000000"/>
          <w:lang w:val="uk-UA"/>
        </w:rPr>
        <w:t>в</w:t>
      </w:r>
      <w:r w:rsidR="00FC1BEE" w:rsidRPr="004E16A8">
        <w:rPr>
          <w:color w:val="000000"/>
          <w:lang w:val="uk-UA"/>
        </w:rPr>
        <w:t xml:space="preserve"> період підготовки тендеру) і всі</w:t>
      </w:r>
      <w:r w:rsidRPr="004E16A8">
        <w:rPr>
          <w:color w:val="000000"/>
          <w:lang w:val="uk-UA"/>
        </w:rPr>
        <w:t xml:space="preserve"> повідомлення від торгового майданчика Ariba будуть приходити на ел. пошту Ваш</w:t>
      </w:r>
      <w:r w:rsidR="00D96A8E" w:rsidRPr="004E16A8">
        <w:rPr>
          <w:color w:val="000000"/>
          <w:lang w:val="uk-UA"/>
        </w:rPr>
        <w:t>ого відповідального виконавця (ВВ</w:t>
      </w:r>
      <w:r w:rsidRPr="004E16A8">
        <w:rPr>
          <w:color w:val="000000"/>
          <w:lang w:val="uk-UA"/>
        </w:rPr>
        <w:t>), зазначеного в наданих Вами даних.</w:t>
      </w:r>
    </w:p>
    <w:p w14:paraId="589FBEA0" w14:textId="77777777" w:rsidR="001009B8" w:rsidRPr="004E16A8" w:rsidRDefault="00D96A8E"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 Якщо Ваша компанія / ВВ</w:t>
      </w:r>
      <w:r w:rsidR="001009B8" w:rsidRPr="004E16A8">
        <w:rPr>
          <w:color w:val="000000"/>
          <w:lang w:val="uk-UA"/>
        </w:rPr>
        <w:t xml:space="preserve"> Вашої компанії вже зареєстровані на торговому майданчику Ariba, </w:t>
      </w:r>
      <w:r w:rsidR="001009B8" w:rsidRPr="004E16A8">
        <w:rPr>
          <w:b/>
          <w:color w:val="000000"/>
          <w:u w:val="single"/>
          <w:lang w:val="uk-UA"/>
        </w:rPr>
        <w:t>ОБОВ'ЯЗКОВО !!!</w:t>
      </w:r>
      <w:r w:rsidR="001009B8" w:rsidRPr="004E16A8">
        <w:rPr>
          <w:color w:val="000000"/>
          <w:lang w:val="uk-UA"/>
        </w:rPr>
        <w:t xml:space="preserve"> перевірте актуальність всіх даних в особистому кабінеті Ariba і при необх</w:t>
      </w:r>
      <w:r w:rsidRPr="004E16A8">
        <w:rPr>
          <w:color w:val="000000"/>
          <w:lang w:val="uk-UA"/>
        </w:rPr>
        <w:t xml:space="preserve">ідності </w:t>
      </w:r>
      <w:r w:rsidRPr="004E16A8">
        <w:rPr>
          <w:b/>
          <w:color w:val="000000"/>
          <w:u w:val="single"/>
          <w:lang w:val="uk-UA"/>
        </w:rPr>
        <w:t>повністю їх актуалізуйте</w:t>
      </w:r>
      <w:r w:rsidR="001009B8" w:rsidRPr="004E16A8">
        <w:rPr>
          <w:color w:val="000000"/>
          <w:lang w:val="uk-UA"/>
        </w:rPr>
        <w:t>!</w:t>
      </w:r>
    </w:p>
    <w:p w14:paraId="0360F17F" w14:textId="77777777" w:rsidR="001009B8" w:rsidRPr="004E16A8" w:rsidRDefault="007D1298" w:rsidP="007318A9">
      <w:pPr>
        <w:pBdr>
          <w:top w:val="single" w:sz="4" w:space="1" w:color="auto"/>
          <w:left w:val="single" w:sz="4" w:space="4" w:color="auto"/>
          <w:bottom w:val="single" w:sz="4" w:space="1" w:color="auto"/>
          <w:right w:val="single" w:sz="4" w:space="4" w:color="auto"/>
        </w:pBdr>
        <w:jc w:val="both"/>
        <w:rPr>
          <w:color w:val="000000"/>
          <w:lang w:val="uk-UA"/>
        </w:rPr>
      </w:pPr>
      <w:r w:rsidRPr="004E16A8">
        <w:rPr>
          <w:color w:val="000000"/>
          <w:lang w:val="uk-UA"/>
        </w:rPr>
        <w:t> </w:t>
      </w:r>
      <w:r w:rsidR="001009B8" w:rsidRPr="004E16A8">
        <w:rPr>
          <w:color w:val="000000"/>
          <w:lang w:val="uk-UA"/>
        </w:rPr>
        <w:t xml:space="preserve"> - Усі зареєстровані дані Вашої компанії на Ariba повинні повністю відповідати </w:t>
      </w:r>
      <w:r w:rsidR="00402DC6" w:rsidRPr="004E16A8">
        <w:rPr>
          <w:color w:val="000000"/>
          <w:lang w:val="uk-UA"/>
        </w:rPr>
        <w:t>даним компанії, від імені якої ВВ</w:t>
      </w:r>
      <w:r w:rsidR="001009B8" w:rsidRPr="004E16A8">
        <w:rPr>
          <w:color w:val="000000"/>
          <w:lang w:val="uk-UA"/>
        </w:rPr>
        <w:t xml:space="preserve"> бере участь в тендері на електронному торговельному майданчику.</w:t>
      </w:r>
    </w:p>
    <w:p w14:paraId="391D41CB" w14:textId="77777777" w:rsidR="006E796F" w:rsidRPr="004E16A8" w:rsidRDefault="001009B8" w:rsidP="007318A9">
      <w:pPr>
        <w:pBdr>
          <w:top w:val="single" w:sz="4" w:space="1" w:color="auto"/>
          <w:left w:val="single" w:sz="4" w:space="4" w:color="auto"/>
          <w:bottom w:val="single" w:sz="4" w:space="1" w:color="auto"/>
          <w:right w:val="single" w:sz="4" w:space="4" w:color="auto"/>
        </w:pBdr>
        <w:jc w:val="both"/>
        <w:rPr>
          <w:color w:val="000000"/>
        </w:rPr>
      </w:pPr>
      <w:r w:rsidRPr="004E16A8">
        <w:rPr>
          <w:color w:val="000000"/>
          <w:lang w:val="uk-UA"/>
        </w:rPr>
        <w:t> - У разі виявлення подібних невідповідностей на етапі аналізу результатів збору первинних КП / проведеного Аукціону, Організатор має право, але не обов'яз</w:t>
      </w:r>
      <w:r w:rsidR="005E2535" w:rsidRPr="004E16A8">
        <w:rPr>
          <w:color w:val="000000"/>
          <w:lang w:val="uk-UA"/>
        </w:rPr>
        <w:t>ок, не брати до уваги Пропозицію(-ї) Учасника</w:t>
      </w:r>
      <w:r w:rsidRPr="004E16A8">
        <w:rPr>
          <w:color w:val="000000"/>
          <w:lang w:val="uk-UA"/>
        </w:rPr>
        <w:t xml:space="preserve"> на всіх етапах проведення тендера.</w:t>
      </w:r>
    </w:p>
    <w:p w14:paraId="3271EC7A" w14:textId="77777777" w:rsidR="001518F4" w:rsidRDefault="001518F4" w:rsidP="002203AD">
      <w:pPr>
        <w:pStyle w:val="Twordnormal"/>
        <w:rPr>
          <w:rFonts w:ascii="Times New Roman" w:hAnsi="Times New Roman"/>
          <w:i w:val="0"/>
          <w:iCs/>
          <w:sz w:val="22"/>
          <w:szCs w:val="22"/>
          <w:lang w:val="uk-UA"/>
        </w:rPr>
      </w:pPr>
    </w:p>
    <w:p w14:paraId="5789D518" w14:textId="77777777" w:rsidR="00A525B9" w:rsidRDefault="00A525B9" w:rsidP="00C83838">
      <w:pPr>
        <w:pStyle w:val="Twordnormal"/>
        <w:ind w:left="7513"/>
        <w:rPr>
          <w:rFonts w:ascii="Times New Roman" w:hAnsi="Times New Roman"/>
          <w:i w:val="0"/>
          <w:iCs/>
          <w:sz w:val="22"/>
          <w:szCs w:val="22"/>
          <w:lang w:val="uk-UA"/>
        </w:rPr>
      </w:pPr>
    </w:p>
    <w:p w14:paraId="5DC0CC37" w14:textId="77777777" w:rsidR="00A525B9" w:rsidRDefault="00A525B9" w:rsidP="00C83838">
      <w:pPr>
        <w:pStyle w:val="Twordnormal"/>
        <w:ind w:left="7513"/>
        <w:rPr>
          <w:rFonts w:ascii="Times New Roman" w:hAnsi="Times New Roman"/>
          <w:i w:val="0"/>
          <w:iCs/>
          <w:sz w:val="22"/>
          <w:szCs w:val="22"/>
          <w:lang w:val="uk-UA"/>
        </w:rPr>
      </w:pPr>
    </w:p>
    <w:p w14:paraId="4867334B" w14:textId="77777777" w:rsidR="00A525B9" w:rsidRDefault="00A525B9" w:rsidP="00C83838">
      <w:pPr>
        <w:pStyle w:val="Twordnormal"/>
        <w:ind w:left="7513"/>
        <w:rPr>
          <w:rFonts w:ascii="Times New Roman" w:hAnsi="Times New Roman"/>
          <w:i w:val="0"/>
          <w:iCs/>
          <w:sz w:val="22"/>
          <w:szCs w:val="22"/>
          <w:lang w:val="uk-UA"/>
        </w:rPr>
      </w:pPr>
    </w:p>
    <w:p w14:paraId="3A27B1DE" w14:textId="77777777" w:rsidR="00A525B9" w:rsidRDefault="00A525B9" w:rsidP="00C83838">
      <w:pPr>
        <w:pStyle w:val="Twordnormal"/>
        <w:ind w:left="7513"/>
        <w:rPr>
          <w:rFonts w:ascii="Times New Roman" w:hAnsi="Times New Roman"/>
          <w:i w:val="0"/>
          <w:iCs/>
          <w:sz w:val="22"/>
          <w:szCs w:val="22"/>
          <w:lang w:val="uk-UA"/>
        </w:rPr>
      </w:pPr>
    </w:p>
    <w:p w14:paraId="1FDF6186" w14:textId="77777777" w:rsidR="00B05A7A" w:rsidRDefault="00B05A7A" w:rsidP="00C83838">
      <w:pPr>
        <w:pStyle w:val="Twordnormal"/>
        <w:ind w:left="7513"/>
        <w:rPr>
          <w:rFonts w:ascii="Times New Roman" w:hAnsi="Times New Roman"/>
          <w:i w:val="0"/>
          <w:iCs/>
          <w:sz w:val="22"/>
          <w:szCs w:val="22"/>
          <w:lang w:val="uk-UA"/>
        </w:rPr>
      </w:pPr>
    </w:p>
    <w:p w14:paraId="57AD1D48" w14:textId="77777777" w:rsidR="00B05A7A" w:rsidRDefault="00B05A7A" w:rsidP="00C83838">
      <w:pPr>
        <w:pStyle w:val="Twordnormal"/>
        <w:ind w:left="7513"/>
        <w:rPr>
          <w:rFonts w:ascii="Times New Roman" w:hAnsi="Times New Roman"/>
          <w:i w:val="0"/>
          <w:iCs/>
          <w:sz w:val="22"/>
          <w:szCs w:val="22"/>
          <w:lang w:val="uk-UA"/>
        </w:rPr>
      </w:pPr>
    </w:p>
    <w:p w14:paraId="27493790" w14:textId="77777777" w:rsidR="00B05A7A" w:rsidRDefault="00B05A7A" w:rsidP="00C83838">
      <w:pPr>
        <w:pStyle w:val="Twordnormal"/>
        <w:ind w:left="7513"/>
        <w:rPr>
          <w:rFonts w:ascii="Times New Roman" w:hAnsi="Times New Roman"/>
          <w:i w:val="0"/>
          <w:iCs/>
          <w:sz w:val="22"/>
          <w:szCs w:val="22"/>
          <w:lang w:val="uk-UA"/>
        </w:rPr>
      </w:pPr>
    </w:p>
    <w:p w14:paraId="3EE55213" w14:textId="77777777" w:rsidR="00B05A7A" w:rsidRDefault="00B05A7A" w:rsidP="00C83838">
      <w:pPr>
        <w:pStyle w:val="Twordnormal"/>
        <w:ind w:left="7513"/>
        <w:rPr>
          <w:rFonts w:ascii="Times New Roman" w:hAnsi="Times New Roman"/>
          <w:i w:val="0"/>
          <w:iCs/>
          <w:sz w:val="22"/>
          <w:szCs w:val="22"/>
          <w:lang w:val="uk-UA"/>
        </w:rPr>
      </w:pPr>
    </w:p>
    <w:p w14:paraId="7E8A76AB" w14:textId="77777777" w:rsidR="00B05A7A" w:rsidRDefault="00B05A7A" w:rsidP="00C83838">
      <w:pPr>
        <w:pStyle w:val="Twordnormal"/>
        <w:ind w:left="7513"/>
        <w:rPr>
          <w:rFonts w:ascii="Times New Roman" w:hAnsi="Times New Roman"/>
          <w:i w:val="0"/>
          <w:iCs/>
          <w:sz w:val="22"/>
          <w:szCs w:val="22"/>
          <w:lang w:val="uk-UA"/>
        </w:rPr>
      </w:pPr>
    </w:p>
    <w:p w14:paraId="20F7812C" w14:textId="322B9B80" w:rsidR="00B05A7A" w:rsidRDefault="00B05A7A" w:rsidP="00C83838">
      <w:pPr>
        <w:pStyle w:val="Twordnormal"/>
        <w:ind w:left="7513"/>
        <w:rPr>
          <w:rFonts w:ascii="Times New Roman" w:hAnsi="Times New Roman"/>
          <w:i w:val="0"/>
          <w:iCs/>
          <w:sz w:val="22"/>
          <w:szCs w:val="22"/>
          <w:lang w:val="uk-UA"/>
        </w:rPr>
      </w:pPr>
    </w:p>
    <w:p w14:paraId="4DF947E7" w14:textId="6F4850EA" w:rsidR="00932D2A" w:rsidRDefault="00932D2A" w:rsidP="00C83838">
      <w:pPr>
        <w:pStyle w:val="Twordnormal"/>
        <w:ind w:left="7513"/>
        <w:rPr>
          <w:rFonts w:ascii="Times New Roman" w:hAnsi="Times New Roman"/>
          <w:i w:val="0"/>
          <w:iCs/>
          <w:sz w:val="22"/>
          <w:szCs w:val="22"/>
          <w:lang w:val="uk-UA"/>
        </w:rPr>
      </w:pPr>
    </w:p>
    <w:p w14:paraId="445525B5" w14:textId="11945E9C" w:rsidR="00932D2A" w:rsidRDefault="00932D2A" w:rsidP="00C83838">
      <w:pPr>
        <w:pStyle w:val="Twordnormal"/>
        <w:ind w:left="7513"/>
        <w:rPr>
          <w:rFonts w:ascii="Times New Roman" w:hAnsi="Times New Roman"/>
          <w:i w:val="0"/>
          <w:iCs/>
          <w:sz w:val="22"/>
          <w:szCs w:val="22"/>
          <w:lang w:val="uk-UA"/>
        </w:rPr>
      </w:pPr>
    </w:p>
    <w:p w14:paraId="03FE2F96" w14:textId="497447B6" w:rsidR="00932D2A" w:rsidRDefault="00932D2A" w:rsidP="00C83838">
      <w:pPr>
        <w:pStyle w:val="Twordnormal"/>
        <w:ind w:left="7513"/>
        <w:rPr>
          <w:rFonts w:ascii="Times New Roman" w:hAnsi="Times New Roman"/>
          <w:i w:val="0"/>
          <w:iCs/>
          <w:sz w:val="22"/>
          <w:szCs w:val="22"/>
          <w:lang w:val="uk-UA"/>
        </w:rPr>
      </w:pPr>
    </w:p>
    <w:p w14:paraId="0CEFF021" w14:textId="6BDBE1C0" w:rsidR="00932D2A" w:rsidRDefault="00932D2A" w:rsidP="00C83838">
      <w:pPr>
        <w:pStyle w:val="Twordnormal"/>
        <w:ind w:left="7513"/>
        <w:rPr>
          <w:rFonts w:ascii="Times New Roman" w:hAnsi="Times New Roman"/>
          <w:i w:val="0"/>
          <w:iCs/>
          <w:sz w:val="22"/>
          <w:szCs w:val="22"/>
          <w:lang w:val="uk-UA"/>
        </w:rPr>
      </w:pPr>
    </w:p>
    <w:p w14:paraId="6D7072B1" w14:textId="77777777" w:rsidR="00932D2A" w:rsidRDefault="00932D2A" w:rsidP="00C83838">
      <w:pPr>
        <w:pStyle w:val="Twordnormal"/>
        <w:ind w:left="7513"/>
        <w:rPr>
          <w:rFonts w:ascii="Times New Roman" w:hAnsi="Times New Roman"/>
          <w:i w:val="0"/>
          <w:iCs/>
          <w:sz w:val="22"/>
          <w:szCs w:val="22"/>
          <w:lang w:val="uk-UA"/>
        </w:rPr>
      </w:pPr>
    </w:p>
    <w:p w14:paraId="522342FC" w14:textId="77777777" w:rsidR="00B05A7A" w:rsidRDefault="00B05A7A" w:rsidP="00C83838">
      <w:pPr>
        <w:pStyle w:val="Twordnormal"/>
        <w:ind w:left="7513"/>
        <w:rPr>
          <w:rFonts w:ascii="Times New Roman" w:hAnsi="Times New Roman"/>
          <w:i w:val="0"/>
          <w:iCs/>
          <w:sz w:val="22"/>
          <w:szCs w:val="22"/>
          <w:lang w:val="uk-UA"/>
        </w:rPr>
      </w:pPr>
    </w:p>
    <w:p w14:paraId="2DCD9AC2" w14:textId="77777777" w:rsidR="00B05A7A" w:rsidRDefault="00B05A7A" w:rsidP="00C83838">
      <w:pPr>
        <w:pStyle w:val="Twordnormal"/>
        <w:ind w:left="7513"/>
        <w:rPr>
          <w:rFonts w:ascii="Times New Roman" w:hAnsi="Times New Roman"/>
          <w:i w:val="0"/>
          <w:iCs/>
          <w:sz w:val="22"/>
          <w:szCs w:val="22"/>
          <w:lang w:val="uk-UA"/>
        </w:rPr>
      </w:pPr>
    </w:p>
    <w:p w14:paraId="43B6DCD1" w14:textId="77777777" w:rsidR="00B05A7A" w:rsidRDefault="00B05A7A" w:rsidP="00C83838">
      <w:pPr>
        <w:pStyle w:val="Twordnormal"/>
        <w:ind w:left="7513"/>
        <w:rPr>
          <w:rFonts w:ascii="Times New Roman" w:hAnsi="Times New Roman"/>
          <w:i w:val="0"/>
          <w:iCs/>
          <w:sz w:val="22"/>
          <w:szCs w:val="22"/>
          <w:lang w:val="uk-UA"/>
        </w:rPr>
      </w:pPr>
    </w:p>
    <w:p w14:paraId="59421DAF" w14:textId="77777777" w:rsidR="00B05A7A" w:rsidRDefault="00B05A7A" w:rsidP="00C83838">
      <w:pPr>
        <w:pStyle w:val="Twordnormal"/>
        <w:ind w:left="7513"/>
        <w:rPr>
          <w:rFonts w:ascii="Times New Roman" w:hAnsi="Times New Roman"/>
          <w:i w:val="0"/>
          <w:iCs/>
          <w:sz w:val="22"/>
          <w:szCs w:val="22"/>
          <w:lang w:val="uk-UA"/>
        </w:rPr>
      </w:pPr>
    </w:p>
    <w:p w14:paraId="5879A1A8" w14:textId="77777777" w:rsidR="00B05A7A" w:rsidRDefault="00B05A7A" w:rsidP="00C83838">
      <w:pPr>
        <w:pStyle w:val="Twordnormal"/>
        <w:ind w:left="7513"/>
        <w:rPr>
          <w:rFonts w:ascii="Times New Roman" w:hAnsi="Times New Roman"/>
          <w:i w:val="0"/>
          <w:iCs/>
          <w:sz w:val="22"/>
          <w:szCs w:val="22"/>
          <w:lang w:val="uk-UA"/>
        </w:rPr>
      </w:pPr>
    </w:p>
    <w:p w14:paraId="4D3B9720" w14:textId="3724D3F4" w:rsidR="00B05A7A" w:rsidRDefault="00B05A7A" w:rsidP="00C83838">
      <w:pPr>
        <w:pStyle w:val="Twordnormal"/>
        <w:ind w:left="7513"/>
        <w:rPr>
          <w:rFonts w:ascii="Times New Roman" w:hAnsi="Times New Roman"/>
          <w:i w:val="0"/>
          <w:iCs/>
          <w:sz w:val="22"/>
          <w:szCs w:val="22"/>
          <w:lang w:val="uk-UA"/>
        </w:rPr>
      </w:pPr>
    </w:p>
    <w:p w14:paraId="1AE411AB" w14:textId="3A869CFF" w:rsidR="007514D1" w:rsidRDefault="007514D1" w:rsidP="00C83838">
      <w:pPr>
        <w:pStyle w:val="Twordnormal"/>
        <w:ind w:left="7513"/>
        <w:rPr>
          <w:rFonts w:ascii="Times New Roman" w:hAnsi="Times New Roman"/>
          <w:i w:val="0"/>
          <w:iCs/>
          <w:sz w:val="22"/>
          <w:szCs w:val="22"/>
          <w:lang w:val="uk-UA"/>
        </w:rPr>
      </w:pPr>
    </w:p>
    <w:p w14:paraId="5941AE3D" w14:textId="47C63E90" w:rsidR="007514D1" w:rsidRDefault="007514D1" w:rsidP="00C83838">
      <w:pPr>
        <w:pStyle w:val="Twordnormal"/>
        <w:ind w:left="7513"/>
        <w:rPr>
          <w:rFonts w:ascii="Times New Roman" w:hAnsi="Times New Roman"/>
          <w:i w:val="0"/>
          <w:iCs/>
          <w:sz w:val="22"/>
          <w:szCs w:val="22"/>
          <w:lang w:val="uk-UA"/>
        </w:rPr>
      </w:pPr>
    </w:p>
    <w:p w14:paraId="1B5B0371" w14:textId="0D9FB376" w:rsidR="007514D1" w:rsidRDefault="007514D1" w:rsidP="00C83838">
      <w:pPr>
        <w:pStyle w:val="Twordnormal"/>
        <w:ind w:left="7513"/>
        <w:rPr>
          <w:rFonts w:ascii="Times New Roman" w:hAnsi="Times New Roman"/>
          <w:i w:val="0"/>
          <w:iCs/>
          <w:sz w:val="22"/>
          <w:szCs w:val="22"/>
          <w:lang w:val="uk-UA"/>
        </w:rPr>
      </w:pPr>
    </w:p>
    <w:p w14:paraId="42B46C31" w14:textId="1EA761BB" w:rsidR="007514D1" w:rsidRDefault="007514D1" w:rsidP="00C83838">
      <w:pPr>
        <w:pStyle w:val="Twordnormal"/>
        <w:ind w:left="7513"/>
        <w:rPr>
          <w:rFonts w:ascii="Times New Roman" w:hAnsi="Times New Roman"/>
          <w:i w:val="0"/>
          <w:iCs/>
          <w:sz w:val="22"/>
          <w:szCs w:val="22"/>
          <w:lang w:val="uk-UA"/>
        </w:rPr>
      </w:pPr>
    </w:p>
    <w:p w14:paraId="165CF2D1" w14:textId="06DBF207" w:rsidR="007514D1" w:rsidRDefault="007514D1" w:rsidP="00C83838">
      <w:pPr>
        <w:pStyle w:val="Twordnormal"/>
        <w:ind w:left="7513"/>
        <w:rPr>
          <w:rFonts w:ascii="Times New Roman" w:hAnsi="Times New Roman"/>
          <w:i w:val="0"/>
          <w:iCs/>
          <w:sz w:val="22"/>
          <w:szCs w:val="22"/>
          <w:lang w:val="uk-UA"/>
        </w:rPr>
      </w:pPr>
    </w:p>
    <w:p w14:paraId="3EE0AF90" w14:textId="4CBC09EB" w:rsidR="007514D1" w:rsidRDefault="007514D1" w:rsidP="00C83838">
      <w:pPr>
        <w:pStyle w:val="Twordnormal"/>
        <w:ind w:left="7513"/>
        <w:rPr>
          <w:rFonts w:ascii="Times New Roman" w:hAnsi="Times New Roman"/>
          <w:i w:val="0"/>
          <w:iCs/>
          <w:sz w:val="22"/>
          <w:szCs w:val="22"/>
          <w:lang w:val="uk-UA"/>
        </w:rPr>
      </w:pPr>
    </w:p>
    <w:p w14:paraId="64D557B5" w14:textId="6792A4B3" w:rsidR="007514D1" w:rsidRDefault="007514D1" w:rsidP="00C83838">
      <w:pPr>
        <w:pStyle w:val="Twordnormal"/>
        <w:ind w:left="7513"/>
        <w:rPr>
          <w:rFonts w:ascii="Times New Roman" w:hAnsi="Times New Roman"/>
          <w:i w:val="0"/>
          <w:iCs/>
          <w:sz w:val="22"/>
          <w:szCs w:val="22"/>
          <w:lang w:val="uk-UA"/>
        </w:rPr>
      </w:pPr>
    </w:p>
    <w:p w14:paraId="7FC56115" w14:textId="522A5EB6" w:rsidR="007514D1" w:rsidRDefault="007514D1" w:rsidP="00C83838">
      <w:pPr>
        <w:pStyle w:val="Twordnormal"/>
        <w:ind w:left="7513"/>
        <w:rPr>
          <w:rFonts w:ascii="Times New Roman" w:hAnsi="Times New Roman"/>
          <w:i w:val="0"/>
          <w:iCs/>
          <w:sz w:val="22"/>
          <w:szCs w:val="22"/>
          <w:lang w:val="uk-UA"/>
        </w:rPr>
      </w:pPr>
    </w:p>
    <w:p w14:paraId="3E803E2A" w14:textId="77777777" w:rsidR="007514D1" w:rsidRDefault="007514D1" w:rsidP="00C83838">
      <w:pPr>
        <w:pStyle w:val="Twordnormal"/>
        <w:ind w:left="7513"/>
        <w:rPr>
          <w:rFonts w:ascii="Times New Roman" w:hAnsi="Times New Roman"/>
          <w:i w:val="0"/>
          <w:iCs/>
          <w:sz w:val="22"/>
          <w:szCs w:val="22"/>
          <w:lang w:val="uk-UA"/>
        </w:rPr>
      </w:pPr>
    </w:p>
    <w:p w14:paraId="02219273" w14:textId="77777777" w:rsidR="00B05A7A" w:rsidRDefault="00B05A7A" w:rsidP="00C83838">
      <w:pPr>
        <w:pStyle w:val="Twordnormal"/>
        <w:ind w:left="7513"/>
        <w:rPr>
          <w:rFonts w:ascii="Times New Roman" w:hAnsi="Times New Roman"/>
          <w:i w:val="0"/>
          <w:iCs/>
          <w:sz w:val="22"/>
          <w:szCs w:val="22"/>
          <w:lang w:val="uk-UA"/>
        </w:rPr>
      </w:pPr>
    </w:p>
    <w:p w14:paraId="5CFC07DD" w14:textId="77777777" w:rsidR="00B05A7A" w:rsidRDefault="00B05A7A" w:rsidP="00C83838">
      <w:pPr>
        <w:pStyle w:val="Twordnormal"/>
        <w:ind w:left="7513"/>
        <w:rPr>
          <w:rFonts w:ascii="Times New Roman" w:hAnsi="Times New Roman"/>
          <w:i w:val="0"/>
          <w:iCs/>
          <w:sz w:val="22"/>
          <w:szCs w:val="22"/>
          <w:lang w:val="uk-UA"/>
        </w:rPr>
      </w:pPr>
    </w:p>
    <w:p w14:paraId="4BC68B12" w14:textId="77777777" w:rsidR="00B05A7A" w:rsidRDefault="00B05A7A" w:rsidP="00C83838">
      <w:pPr>
        <w:pStyle w:val="Twordnormal"/>
        <w:ind w:left="7513"/>
        <w:rPr>
          <w:rFonts w:ascii="Times New Roman" w:hAnsi="Times New Roman"/>
          <w:i w:val="0"/>
          <w:iCs/>
          <w:sz w:val="22"/>
          <w:szCs w:val="22"/>
          <w:lang w:val="uk-UA"/>
        </w:rPr>
      </w:pPr>
    </w:p>
    <w:p w14:paraId="1AD1FD98" w14:textId="77777777" w:rsidR="00A525B9" w:rsidRDefault="00A525B9" w:rsidP="00C83838">
      <w:pPr>
        <w:pStyle w:val="Twordnormal"/>
        <w:ind w:left="7513"/>
        <w:rPr>
          <w:rFonts w:ascii="Times New Roman" w:hAnsi="Times New Roman"/>
          <w:i w:val="0"/>
          <w:iCs/>
          <w:sz w:val="22"/>
          <w:szCs w:val="22"/>
          <w:lang w:val="uk-UA"/>
        </w:rPr>
      </w:pPr>
    </w:p>
    <w:p w14:paraId="04FA71B6" w14:textId="77777777" w:rsidR="00A525B9" w:rsidRDefault="00A525B9" w:rsidP="00C83838">
      <w:pPr>
        <w:pStyle w:val="Twordnormal"/>
        <w:ind w:left="7513"/>
        <w:rPr>
          <w:rFonts w:ascii="Times New Roman" w:hAnsi="Times New Roman"/>
          <w:i w:val="0"/>
          <w:iCs/>
          <w:sz w:val="22"/>
          <w:szCs w:val="22"/>
          <w:lang w:val="uk-UA"/>
        </w:rPr>
      </w:pPr>
    </w:p>
    <w:p w14:paraId="16E8FD28" w14:textId="77777777" w:rsidR="00A525B9" w:rsidRDefault="00A525B9" w:rsidP="00C83838">
      <w:pPr>
        <w:pStyle w:val="Twordnormal"/>
        <w:ind w:left="7513"/>
        <w:rPr>
          <w:rFonts w:ascii="Times New Roman" w:hAnsi="Times New Roman"/>
          <w:i w:val="0"/>
          <w:iCs/>
          <w:sz w:val="22"/>
          <w:szCs w:val="22"/>
          <w:lang w:val="uk-UA"/>
        </w:rPr>
      </w:pPr>
    </w:p>
    <w:p w14:paraId="03449731" w14:textId="77777777" w:rsidR="00A525B9" w:rsidRDefault="00A525B9" w:rsidP="00C83838">
      <w:pPr>
        <w:pStyle w:val="Twordnormal"/>
        <w:ind w:left="7513"/>
        <w:rPr>
          <w:rFonts w:ascii="Times New Roman" w:hAnsi="Times New Roman"/>
          <w:i w:val="0"/>
          <w:iCs/>
          <w:sz w:val="22"/>
          <w:szCs w:val="22"/>
          <w:lang w:val="uk-UA"/>
        </w:rPr>
      </w:pPr>
    </w:p>
    <w:p w14:paraId="1E599D45" w14:textId="77777777" w:rsidR="0088535C" w:rsidRPr="00D26D2A" w:rsidRDefault="0088535C" w:rsidP="0088535C">
      <w:pPr>
        <w:keepNext/>
        <w:pageBreakBefore/>
        <w:jc w:val="right"/>
        <w:outlineLvl w:val="1"/>
        <w:rPr>
          <w:b/>
          <w:bCs/>
          <w:sz w:val="20"/>
          <w:szCs w:val="20"/>
          <w:lang w:val="uk-UA"/>
        </w:rPr>
      </w:pPr>
      <w:r>
        <w:rPr>
          <w:b/>
          <w:bCs/>
          <w:sz w:val="20"/>
          <w:szCs w:val="20"/>
          <w:lang w:val="uk-UA"/>
        </w:rPr>
        <w:lastRenderedPageBreak/>
        <w:t>Д</w:t>
      </w:r>
      <w:r w:rsidRPr="00D26D2A">
        <w:rPr>
          <w:b/>
          <w:bCs/>
          <w:sz w:val="20"/>
          <w:szCs w:val="20"/>
          <w:lang w:val="uk-UA"/>
        </w:rPr>
        <w:t xml:space="preserve">одаток № </w:t>
      </w:r>
      <w:r>
        <w:rPr>
          <w:b/>
          <w:bCs/>
          <w:sz w:val="20"/>
          <w:szCs w:val="20"/>
          <w:lang w:val="uk-UA"/>
        </w:rPr>
        <w:t>1</w:t>
      </w:r>
      <w:r w:rsidRPr="00D26D2A">
        <w:rPr>
          <w:b/>
          <w:bCs/>
          <w:sz w:val="20"/>
          <w:szCs w:val="20"/>
          <w:lang w:val="uk-UA"/>
        </w:rPr>
        <w:t xml:space="preserve"> </w:t>
      </w:r>
    </w:p>
    <w:p w14:paraId="6EF33269" w14:textId="77777777" w:rsidR="0088535C" w:rsidRDefault="0088535C" w:rsidP="0088535C">
      <w:pPr>
        <w:widowControl w:val="0"/>
        <w:ind w:left="3544"/>
        <w:jc w:val="center"/>
        <w:rPr>
          <w:rFonts w:eastAsia="Batang"/>
          <w:spacing w:val="-4"/>
          <w:sz w:val="22"/>
          <w:szCs w:val="22"/>
          <w:lang w:val="uk-UA"/>
        </w:rPr>
      </w:pPr>
      <w:r w:rsidRPr="00D26D2A">
        <w:rPr>
          <w:rFonts w:eastAsia="Batang"/>
          <w:spacing w:val="-4"/>
          <w:sz w:val="20"/>
          <w:szCs w:val="20"/>
          <w:lang w:val="uk-UA"/>
        </w:rPr>
        <w:t xml:space="preserve">                                                                                  </w:t>
      </w:r>
      <w:r w:rsidRPr="004A77FC">
        <w:rPr>
          <w:rFonts w:eastAsia="Batang"/>
          <w:spacing w:val="-4"/>
          <w:sz w:val="22"/>
          <w:szCs w:val="22"/>
          <w:lang w:val="uk-UA"/>
        </w:rPr>
        <w:t>до Технічного завдання</w:t>
      </w:r>
    </w:p>
    <w:p w14:paraId="4923E968" w14:textId="77777777" w:rsidR="004328B5" w:rsidRDefault="004328B5" w:rsidP="004328B5">
      <w:pPr>
        <w:widowControl w:val="0"/>
        <w:jc w:val="center"/>
        <w:rPr>
          <w:rFonts w:eastAsia="Batang"/>
          <w:b/>
          <w:bCs/>
          <w:spacing w:val="-4"/>
          <w:sz w:val="28"/>
          <w:szCs w:val="28"/>
          <w:lang w:val="uk-UA"/>
        </w:rPr>
      </w:pPr>
      <w:r w:rsidRPr="008C5B2A">
        <w:rPr>
          <w:rFonts w:eastAsia="Batang"/>
          <w:b/>
          <w:bCs/>
          <w:spacing w:val="-4"/>
          <w:sz w:val="28"/>
          <w:szCs w:val="28"/>
          <w:lang w:val="uk-UA"/>
        </w:rPr>
        <w:t>Особливі умови</w:t>
      </w:r>
    </w:p>
    <w:p w14:paraId="01BE117A"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t>ВЦ Запоріжжя</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667"/>
        <w:gridCol w:w="1510"/>
        <w:gridCol w:w="1390"/>
      </w:tblGrid>
      <w:tr w:rsidR="004328B5" w:rsidRPr="00F51EED" w14:paraId="2E48448F" w14:textId="77777777" w:rsidTr="00234BC3">
        <w:trPr>
          <w:trHeight w:val="227"/>
          <w:jc w:val="center"/>
        </w:trPr>
        <w:tc>
          <w:tcPr>
            <w:tcW w:w="5015" w:type="dxa"/>
            <w:shd w:val="clear" w:color="000000" w:fill="BFBFBF"/>
            <w:noWrap/>
            <w:vAlign w:val="bottom"/>
            <w:hideMark/>
          </w:tcPr>
          <w:p w14:paraId="6F5FC14E"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7" w:type="dxa"/>
            <w:shd w:val="clear" w:color="000000" w:fill="BFBFBF"/>
            <w:noWrap/>
            <w:vAlign w:val="bottom"/>
            <w:hideMark/>
          </w:tcPr>
          <w:p w14:paraId="4787C931" w14:textId="77777777" w:rsidR="004328B5" w:rsidRPr="00EF68B3" w:rsidRDefault="004328B5" w:rsidP="00D419E9">
            <w:pPr>
              <w:jc w:val="center"/>
              <w:rPr>
                <w:b/>
                <w:bCs/>
                <w:sz w:val="22"/>
                <w:szCs w:val="22"/>
                <w:lang w:val="uk-UA"/>
              </w:rPr>
            </w:pPr>
            <w:r w:rsidRPr="00EF68B3">
              <w:rPr>
                <w:b/>
                <w:bCs/>
                <w:sz w:val="22"/>
                <w:szCs w:val="22"/>
                <w:lang w:val="uk-UA"/>
              </w:rPr>
              <w:t>Од. вим.</w:t>
            </w:r>
          </w:p>
        </w:tc>
        <w:tc>
          <w:tcPr>
            <w:tcW w:w="1510" w:type="dxa"/>
            <w:shd w:val="clear" w:color="000000" w:fill="BFBFBF"/>
            <w:noWrap/>
            <w:vAlign w:val="bottom"/>
            <w:hideMark/>
          </w:tcPr>
          <w:p w14:paraId="3F3E4061"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r w:rsidRPr="00EF68B3">
              <w:rPr>
                <w:b/>
                <w:bCs/>
                <w:sz w:val="22"/>
                <w:szCs w:val="22"/>
                <w:lang w:val="uk-UA"/>
              </w:rPr>
              <w:t>єм</w:t>
            </w:r>
          </w:p>
        </w:tc>
        <w:tc>
          <w:tcPr>
            <w:tcW w:w="1390" w:type="dxa"/>
            <w:shd w:val="clear" w:color="000000" w:fill="BFBFBF"/>
          </w:tcPr>
          <w:p w14:paraId="5238B270" w14:textId="77777777" w:rsidR="004328B5" w:rsidRPr="00EF68B3" w:rsidRDefault="004328B5" w:rsidP="00D419E9">
            <w:pPr>
              <w:jc w:val="center"/>
              <w:rPr>
                <w:b/>
                <w:bCs/>
                <w:sz w:val="22"/>
                <w:szCs w:val="22"/>
                <w:lang w:val="uk-UA"/>
              </w:rPr>
            </w:pPr>
          </w:p>
          <w:p w14:paraId="64224D6C"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1301272A"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234BC3" w:rsidRPr="00F51EED" w14:paraId="6A4DE114" w14:textId="77777777" w:rsidTr="00234BC3">
        <w:trPr>
          <w:trHeight w:val="227"/>
          <w:jc w:val="center"/>
        </w:trPr>
        <w:tc>
          <w:tcPr>
            <w:tcW w:w="5015" w:type="dxa"/>
            <w:shd w:val="clear" w:color="000000" w:fill="auto"/>
            <w:noWrap/>
          </w:tcPr>
          <w:p w14:paraId="257AF4AC" w14:textId="77777777" w:rsidR="00234BC3" w:rsidRPr="0026471E" w:rsidRDefault="00234BC3" w:rsidP="00234BC3">
            <w:pPr>
              <w:rPr>
                <w:bCs/>
                <w:sz w:val="20"/>
                <w:szCs w:val="20"/>
                <w:lang w:val="uk-UA"/>
              </w:rPr>
            </w:pPr>
            <w:r w:rsidRPr="0026471E">
              <w:rPr>
                <w:bCs/>
                <w:sz w:val="20"/>
                <w:szCs w:val="20"/>
                <w:lang w:val="uk-UA"/>
              </w:rPr>
              <w:t>Відходи плівки поліетиленової</w:t>
            </w:r>
          </w:p>
        </w:tc>
        <w:tc>
          <w:tcPr>
            <w:tcW w:w="667" w:type="dxa"/>
            <w:shd w:val="clear" w:color="000000" w:fill="auto"/>
            <w:noWrap/>
          </w:tcPr>
          <w:p w14:paraId="79093256" w14:textId="77777777" w:rsidR="00234BC3" w:rsidRDefault="00234BC3" w:rsidP="00234BC3">
            <w:pPr>
              <w:jc w:val="center"/>
              <w:rPr>
                <w:sz w:val="20"/>
                <w:szCs w:val="20"/>
                <w:lang w:val="uk-UA"/>
              </w:rPr>
            </w:pPr>
          </w:p>
          <w:p w14:paraId="70DD14DC" w14:textId="77777777" w:rsidR="00234BC3" w:rsidRPr="00D5357D" w:rsidRDefault="00234BC3" w:rsidP="00234BC3">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FF861" w14:textId="2F719534" w:rsidR="00234BC3" w:rsidRPr="00120999" w:rsidRDefault="000B7187" w:rsidP="00234BC3">
            <w:pPr>
              <w:jc w:val="center"/>
              <w:rPr>
                <w:b/>
                <w:bCs/>
                <w:sz w:val="20"/>
                <w:szCs w:val="20"/>
                <w:lang w:val="en-US"/>
              </w:rPr>
            </w:pPr>
            <w:r>
              <w:rPr>
                <w:b/>
                <w:bCs/>
                <w:sz w:val="20"/>
                <w:szCs w:val="20"/>
                <w:lang w:val="en-US"/>
              </w:rPr>
              <w:t>58</w:t>
            </w:r>
            <w:r w:rsidR="00234BC3" w:rsidRPr="00877281">
              <w:rPr>
                <w:b/>
                <w:bCs/>
                <w:sz w:val="20"/>
                <w:szCs w:val="20"/>
                <w:lang w:val="uk-UA"/>
              </w:rPr>
              <w:t xml:space="preserve"> </w:t>
            </w:r>
            <w:r w:rsidR="00120999">
              <w:rPr>
                <w:b/>
                <w:bCs/>
                <w:sz w:val="20"/>
                <w:szCs w:val="20"/>
                <w:lang w:val="en-US"/>
              </w:rPr>
              <w:t>277</w:t>
            </w:r>
            <w:r w:rsidR="00234BC3" w:rsidRPr="00877281">
              <w:rPr>
                <w:b/>
                <w:bCs/>
                <w:sz w:val="20"/>
                <w:szCs w:val="20"/>
                <w:lang w:val="uk-UA"/>
              </w:rPr>
              <w:t>,</w:t>
            </w:r>
            <w:r w:rsidR="00120999">
              <w:rPr>
                <w:b/>
                <w:bCs/>
                <w:sz w:val="20"/>
                <w:szCs w:val="20"/>
                <w:lang w:val="en-US"/>
              </w:rPr>
              <w:t>0</w:t>
            </w:r>
          </w:p>
        </w:tc>
        <w:tc>
          <w:tcPr>
            <w:tcW w:w="1390" w:type="dxa"/>
            <w:vMerge w:val="restart"/>
            <w:shd w:val="clear" w:color="000000" w:fill="auto"/>
          </w:tcPr>
          <w:p w14:paraId="4D0846A1" w14:textId="77777777" w:rsidR="00234BC3" w:rsidRDefault="00234BC3" w:rsidP="00234BC3">
            <w:pPr>
              <w:rPr>
                <w:sz w:val="20"/>
                <w:szCs w:val="20"/>
              </w:rPr>
            </w:pPr>
          </w:p>
          <w:p w14:paraId="518A5A77" w14:textId="77777777" w:rsidR="00234BC3" w:rsidRDefault="00234BC3" w:rsidP="00234BC3">
            <w:pPr>
              <w:rPr>
                <w:sz w:val="20"/>
                <w:szCs w:val="20"/>
              </w:rPr>
            </w:pPr>
          </w:p>
          <w:p w14:paraId="43BD681D" w14:textId="77777777" w:rsidR="00234BC3" w:rsidRDefault="00234BC3" w:rsidP="00234BC3">
            <w:pPr>
              <w:rPr>
                <w:sz w:val="20"/>
                <w:szCs w:val="20"/>
              </w:rPr>
            </w:pPr>
          </w:p>
          <w:p w14:paraId="544FF50E" w14:textId="77777777" w:rsidR="00234BC3" w:rsidRDefault="00234BC3" w:rsidP="00234BC3">
            <w:pPr>
              <w:rPr>
                <w:sz w:val="20"/>
                <w:szCs w:val="20"/>
              </w:rPr>
            </w:pPr>
          </w:p>
          <w:p w14:paraId="1A78EFBB" w14:textId="77777777" w:rsidR="00234BC3" w:rsidRDefault="00234BC3" w:rsidP="00234BC3">
            <w:pPr>
              <w:rPr>
                <w:sz w:val="20"/>
                <w:szCs w:val="20"/>
              </w:rPr>
            </w:pPr>
          </w:p>
          <w:p w14:paraId="2C91A403" w14:textId="77777777" w:rsidR="00234BC3" w:rsidRPr="00883B98" w:rsidRDefault="00234BC3" w:rsidP="00234BC3">
            <w:pPr>
              <w:rPr>
                <w:sz w:val="20"/>
                <w:szCs w:val="20"/>
              </w:rPr>
            </w:pPr>
            <w:r w:rsidRPr="00DA40C0">
              <w:rPr>
                <w:sz w:val="20"/>
                <w:szCs w:val="20"/>
                <w:highlight w:val="yellow"/>
              </w:rPr>
              <w:t>Обов'язкова наявність 2</w:t>
            </w:r>
            <w:r w:rsidRPr="00DA40C0">
              <w:rPr>
                <w:sz w:val="20"/>
                <w:szCs w:val="20"/>
                <w:highlight w:val="yellow"/>
                <w:lang w:val="uk-UA"/>
              </w:rPr>
              <w:t xml:space="preserve">х </w:t>
            </w:r>
            <w:r w:rsidRPr="00DA40C0">
              <w:rPr>
                <w:sz w:val="20"/>
                <w:szCs w:val="20"/>
                <w:highlight w:val="yellow"/>
              </w:rPr>
              <w:t>вантажників</w:t>
            </w:r>
            <w:r w:rsidRPr="002C3ECB">
              <w:rPr>
                <w:sz w:val="20"/>
                <w:szCs w:val="20"/>
              </w:rPr>
              <w:t xml:space="preserve"> (Покупця) для рівномірного розподілу вантажу по кузову авто.</w:t>
            </w:r>
          </w:p>
        </w:tc>
      </w:tr>
      <w:tr w:rsidR="00234BC3" w:rsidRPr="00F51EED" w14:paraId="4DFEDFCC" w14:textId="77777777" w:rsidTr="00234BC3">
        <w:trPr>
          <w:trHeight w:val="227"/>
          <w:jc w:val="center"/>
        </w:trPr>
        <w:tc>
          <w:tcPr>
            <w:tcW w:w="5015" w:type="dxa"/>
            <w:shd w:val="clear" w:color="000000" w:fill="auto"/>
            <w:noWrap/>
          </w:tcPr>
          <w:p w14:paraId="48C09BE0" w14:textId="77777777" w:rsidR="00234BC3" w:rsidRPr="0026471E" w:rsidRDefault="00234BC3" w:rsidP="00234BC3">
            <w:pPr>
              <w:rPr>
                <w:bCs/>
                <w:sz w:val="20"/>
                <w:szCs w:val="20"/>
                <w:lang w:val="uk-UA"/>
              </w:rPr>
            </w:pPr>
            <w:r w:rsidRPr="0026471E">
              <w:rPr>
                <w:bCs/>
                <w:sz w:val="20"/>
                <w:szCs w:val="20"/>
                <w:lang w:val="uk-UA"/>
              </w:rPr>
              <w:t>Відходи стрейч-плівки</w:t>
            </w:r>
          </w:p>
        </w:tc>
        <w:tc>
          <w:tcPr>
            <w:tcW w:w="667" w:type="dxa"/>
            <w:shd w:val="clear" w:color="000000" w:fill="auto"/>
            <w:noWrap/>
          </w:tcPr>
          <w:p w14:paraId="2028B186" w14:textId="77777777" w:rsidR="00234BC3" w:rsidRDefault="00234BC3" w:rsidP="00234BC3">
            <w:pPr>
              <w:jc w:val="center"/>
              <w:rPr>
                <w:sz w:val="20"/>
                <w:szCs w:val="20"/>
                <w:lang w:val="uk-UA"/>
              </w:rPr>
            </w:pPr>
          </w:p>
          <w:p w14:paraId="542F30A7" w14:textId="77777777" w:rsidR="00234BC3" w:rsidRDefault="00234BC3" w:rsidP="00234BC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16A61BE" w14:textId="57899354" w:rsidR="00234BC3" w:rsidRPr="008D47F8" w:rsidRDefault="008D47F8" w:rsidP="00234BC3">
            <w:pPr>
              <w:jc w:val="center"/>
              <w:rPr>
                <w:b/>
                <w:bCs/>
                <w:sz w:val="20"/>
                <w:szCs w:val="20"/>
                <w:lang w:val="en-US"/>
              </w:rPr>
            </w:pPr>
            <w:r>
              <w:rPr>
                <w:b/>
                <w:bCs/>
                <w:sz w:val="20"/>
                <w:szCs w:val="20"/>
                <w:lang w:val="en-US"/>
              </w:rPr>
              <w:t>30</w:t>
            </w:r>
            <w:r w:rsidR="00234BC3" w:rsidRPr="00877281">
              <w:rPr>
                <w:b/>
                <w:bCs/>
                <w:sz w:val="20"/>
                <w:szCs w:val="20"/>
                <w:lang w:val="uk-UA"/>
              </w:rPr>
              <w:t xml:space="preserve"> </w:t>
            </w:r>
            <w:r>
              <w:rPr>
                <w:b/>
                <w:bCs/>
                <w:sz w:val="20"/>
                <w:szCs w:val="20"/>
                <w:lang w:val="en-US"/>
              </w:rPr>
              <w:t>051</w:t>
            </w:r>
            <w:r w:rsidR="00234BC3" w:rsidRPr="00877281">
              <w:rPr>
                <w:b/>
                <w:bCs/>
                <w:sz w:val="20"/>
                <w:szCs w:val="20"/>
                <w:lang w:val="uk-UA"/>
              </w:rPr>
              <w:t>,</w:t>
            </w:r>
            <w:r>
              <w:rPr>
                <w:b/>
                <w:bCs/>
                <w:sz w:val="20"/>
                <w:szCs w:val="20"/>
                <w:lang w:val="en-US"/>
              </w:rPr>
              <w:t>3</w:t>
            </w:r>
          </w:p>
        </w:tc>
        <w:tc>
          <w:tcPr>
            <w:tcW w:w="1390" w:type="dxa"/>
            <w:vMerge/>
            <w:shd w:val="clear" w:color="000000" w:fill="auto"/>
          </w:tcPr>
          <w:p w14:paraId="59347F27" w14:textId="77777777" w:rsidR="00234BC3" w:rsidRPr="0000530C" w:rsidRDefault="00234BC3" w:rsidP="00234BC3">
            <w:pPr>
              <w:rPr>
                <w:sz w:val="20"/>
                <w:szCs w:val="20"/>
                <w:lang w:val="en-US"/>
              </w:rPr>
            </w:pPr>
          </w:p>
        </w:tc>
      </w:tr>
      <w:tr w:rsidR="00234BC3" w:rsidRPr="00F51EED" w14:paraId="54806B8D" w14:textId="77777777" w:rsidTr="00234BC3">
        <w:trPr>
          <w:trHeight w:val="227"/>
          <w:jc w:val="center"/>
        </w:trPr>
        <w:tc>
          <w:tcPr>
            <w:tcW w:w="5015" w:type="dxa"/>
            <w:shd w:val="clear" w:color="000000" w:fill="auto"/>
            <w:noWrap/>
          </w:tcPr>
          <w:p w14:paraId="45DC6CC7" w14:textId="77777777" w:rsidR="00234BC3" w:rsidRPr="0026471E" w:rsidRDefault="00234BC3" w:rsidP="00234BC3">
            <w:pPr>
              <w:rPr>
                <w:bCs/>
                <w:sz w:val="20"/>
                <w:szCs w:val="20"/>
              </w:rPr>
            </w:pPr>
            <w:r w:rsidRPr="0026471E">
              <w:rPr>
                <w:bCs/>
                <w:sz w:val="20"/>
                <w:szCs w:val="20"/>
              </w:rPr>
              <w:t>Відходи ПЕТ пляшки</w:t>
            </w:r>
          </w:p>
        </w:tc>
        <w:tc>
          <w:tcPr>
            <w:tcW w:w="667" w:type="dxa"/>
            <w:shd w:val="clear" w:color="000000" w:fill="auto"/>
            <w:noWrap/>
          </w:tcPr>
          <w:p w14:paraId="3445D5B3" w14:textId="77777777" w:rsidR="00234BC3" w:rsidRDefault="00234BC3" w:rsidP="00234BC3">
            <w:pPr>
              <w:jc w:val="center"/>
              <w:rPr>
                <w:sz w:val="20"/>
                <w:szCs w:val="20"/>
                <w:lang w:val="uk-UA"/>
              </w:rPr>
            </w:pPr>
          </w:p>
          <w:p w14:paraId="762411D6" w14:textId="77777777" w:rsidR="00234BC3" w:rsidRDefault="00234BC3" w:rsidP="00234BC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0CD2877" w14:textId="2AE85E2C" w:rsidR="00234BC3" w:rsidRPr="00B53FB1" w:rsidRDefault="00142755" w:rsidP="00234BC3">
            <w:pPr>
              <w:jc w:val="center"/>
              <w:rPr>
                <w:b/>
                <w:bCs/>
                <w:sz w:val="20"/>
                <w:szCs w:val="20"/>
                <w:lang w:val="en-US"/>
              </w:rPr>
            </w:pPr>
            <w:r>
              <w:rPr>
                <w:b/>
                <w:bCs/>
                <w:sz w:val="20"/>
                <w:szCs w:val="20"/>
                <w:lang w:val="en-US"/>
              </w:rPr>
              <w:t>9</w:t>
            </w:r>
            <w:r w:rsidR="00234BC3" w:rsidRPr="00877281">
              <w:rPr>
                <w:b/>
                <w:bCs/>
                <w:sz w:val="20"/>
                <w:szCs w:val="20"/>
                <w:lang w:val="uk-UA"/>
              </w:rPr>
              <w:t xml:space="preserve"> </w:t>
            </w:r>
            <w:r>
              <w:rPr>
                <w:b/>
                <w:bCs/>
                <w:sz w:val="20"/>
                <w:szCs w:val="20"/>
                <w:lang w:val="en-US"/>
              </w:rPr>
              <w:t>741</w:t>
            </w:r>
            <w:r w:rsidR="00234BC3" w:rsidRPr="00877281">
              <w:rPr>
                <w:b/>
                <w:bCs/>
                <w:sz w:val="20"/>
                <w:szCs w:val="20"/>
                <w:lang w:val="uk-UA"/>
              </w:rPr>
              <w:t>,</w:t>
            </w:r>
            <w:r w:rsidR="00B53FB1">
              <w:rPr>
                <w:b/>
                <w:bCs/>
                <w:sz w:val="20"/>
                <w:szCs w:val="20"/>
                <w:lang w:val="en-US"/>
              </w:rPr>
              <w:t>5</w:t>
            </w:r>
          </w:p>
        </w:tc>
        <w:tc>
          <w:tcPr>
            <w:tcW w:w="1390" w:type="dxa"/>
            <w:vMerge/>
            <w:shd w:val="clear" w:color="000000" w:fill="auto"/>
          </w:tcPr>
          <w:p w14:paraId="39964276" w14:textId="77777777" w:rsidR="00234BC3" w:rsidRPr="00F633DA" w:rsidRDefault="00234BC3" w:rsidP="00234BC3">
            <w:pPr>
              <w:rPr>
                <w:sz w:val="20"/>
                <w:szCs w:val="20"/>
              </w:rPr>
            </w:pPr>
          </w:p>
        </w:tc>
      </w:tr>
      <w:tr w:rsidR="00877281" w:rsidRPr="00F51EED" w14:paraId="39BEC33C" w14:textId="77777777" w:rsidTr="003078B9">
        <w:trPr>
          <w:trHeight w:val="227"/>
          <w:jc w:val="center"/>
        </w:trPr>
        <w:tc>
          <w:tcPr>
            <w:tcW w:w="5015" w:type="dxa"/>
            <w:shd w:val="clear" w:color="000000" w:fill="auto"/>
            <w:noWrap/>
          </w:tcPr>
          <w:p w14:paraId="6CD60472" w14:textId="77777777" w:rsidR="00877281" w:rsidRPr="0026471E" w:rsidRDefault="00877281" w:rsidP="00877281">
            <w:pPr>
              <w:rPr>
                <w:bCs/>
                <w:sz w:val="20"/>
                <w:szCs w:val="20"/>
                <w:lang w:val="uk-UA"/>
              </w:rPr>
            </w:pPr>
            <w:r w:rsidRPr="0026471E">
              <w:rPr>
                <w:bCs/>
                <w:sz w:val="20"/>
                <w:szCs w:val="20"/>
                <w:lang w:val="uk-UA"/>
              </w:rPr>
              <w:t>Відходи поліпропілену</w:t>
            </w:r>
          </w:p>
        </w:tc>
        <w:tc>
          <w:tcPr>
            <w:tcW w:w="667" w:type="dxa"/>
            <w:shd w:val="clear" w:color="000000" w:fill="auto"/>
            <w:noWrap/>
          </w:tcPr>
          <w:p w14:paraId="69757F20" w14:textId="77777777" w:rsidR="00877281" w:rsidRDefault="00877281" w:rsidP="00877281">
            <w:pPr>
              <w:jc w:val="center"/>
              <w:rPr>
                <w:sz w:val="20"/>
                <w:szCs w:val="20"/>
                <w:lang w:val="uk-UA"/>
              </w:rPr>
            </w:pPr>
          </w:p>
          <w:p w14:paraId="5B9AD640" w14:textId="77777777" w:rsidR="00877281" w:rsidRDefault="00877281" w:rsidP="00877281">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A371B" w14:textId="1960F179" w:rsidR="00877281" w:rsidRPr="00877281" w:rsidRDefault="00714390" w:rsidP="00877281">
            <w:pPr>
              <w:jc w:val="center"/>
              <w:rPr>
                <w:b/>
                <w:bCs/>
                <w:sz w:val="20"/>
                <w:szCs w:val="20"/>
                <w:lang w:val="uk-UA"/>
              </w:rPr>
            </w:pPr>
            <w:r>
              <w:rPr>
                <w:b/>
                <w:bCs/>
                <w:sz w:val="20"/>
                <w:szCs w:val="20"/>
                <w:lang w:val="en-US"/>
              </w:rPr>
              <w:t>10</w:t>
            </w:r>
            <w:r w:rsidR="00877281" w:rsidRPr="00877281">
              <w:rPr>
                <w:b/>
                <w:bCs/>
                <w:sz w:val="20"/>
                <w:szCs w:val="20"/>
                <w:lang w:val="uk-UA"/>
              </w:rPr>
              <w:t>,0</w:t>
            </w:r>
          </w:p>
        </w:tc>
        <w:tc>
          <w:tcPr>
            <w:tcW w:w="1390" w:type="dxa"/>
            <w:vMerge/>
            <w:shd w:val="clear" w:color="000000" w:fill="auto"/>
          </w:tcPr>
          <w:p w14:paraId="2EC0E931" w14:textId="77777777" w:rsidR="00877281" w:rsidRPr="00F633DA" w:rsidRDefault="00877281" w:rsidP="00877281">
            <w:pPr>
              <w:rPr>
                <w:sz w:val="20"/>
                <w:szCs w:val="20"/>
              </w:rPr>
            </w:pPr>
          </w:p>
        </w:tc>
      </w:tr>
      <w:tr w:rsidR="00877281" w:rsidRPr="00F51EED" w14:paraId="0B10D643" w14:textId="77777777" w:rsidTr="003078B9">
        <w:trPr>
          <w:trHeight w:val="227"/>
          <w:jc w:val="center"/>
        </w:trPr>
        <w:tc>
          <w:tcPr>
            <w:tcW w:w="5015" w:type="dxa"/>
            <w:shd w:val="clear" w:color="000000" w:fill="auto"/>
            <w:noWrap/>
          </w:tcPr>
          <w:p w14:paraId="6654A4BE" w14:textId="77777777" w:rsidR="00877281" w:rsidRPr="0026471E" w:rsidRDefault="00877281" w:rsidP="00877281">
            <w:pPr>
              <w:rPr>
                <w:bCs/>
                <w:sz w:val="20"/>
                <w:szCs w:val="20"/>
                <w:lang w:val="uk-UA"/>
              </w:rPr>
            </w:pPr>
            <w:r w:rsidRPr="0026471E">
              <w:rPr>
                <w:bCs/>
                <w:sz w:val="20"/>
                <w:szCs w:val="20"/>
                <w:lang w:val="uk-UA"/>
              </w:rPr>
              <w:t>Відходи поліетилену</w:t>
            </w:r>
          </w:p>
        </w:tc>
        <w:tc>
          <w:tcPr>
            <w:tcW w:w="667" w:type="dxa"/>
            <w:shd w:val="clear" w:color="000000" w:fill="auto"/>
            <w:noWrap/>
          </w:tcPr>
          <w:p w14:paraId="584105F5" w14:textId="77777777" w:rsidR="00877281" w:rsidRDefault="00877281" w:rsidP="00877281">
            <w:pPr>
              <w:jc w:val="center"/>
              <w:rPr>
                <w:sz w:val="20"/>
                <w:szCs w:val="20"/>
                <w:lang w:val="uk-UA"/>
              </w:rPr>
            </w:pPr>
          </w:p>
          <w:p w14:paraId="518E6849"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5F43A204" w14:textId="4BF4ED37" w:rsidR="00877281" w:rsidRPr="00C50E15" w:rsidRDefault="00C50E15" w:rsidP="00877281">
            <w:pPr>
              <w:jc w:val="center"/>
              <w:rPr>
                <w:b/>
                <w:bCs/>
                <w:sz w:val="20"/>
                <w:szCs w:val="20"/>
                <w:lang w:val="en-US"/>
              </w:rPr>
            </w:pPr>
            <w:r>
              <w:rPr>
                <w:b/>
                <w:bCs/>
                <w:sz w:val="20"/>
                <w:szCs w:val="20"/>
                <w:lang w:val="en-US"/>
              </w:rPr>
              <w:t>0</w:t>
            </w:r>
            <w:r w:rsidR="00877281" w:rsidRPr="00877281">
              <w:rPr>
                <w:b/>
                <w:bCs/>
                <w:sz w:val="20"/>
                <w:szCs w:val="20"/>
                <w:lang w:val="uk-UA"/>
              </w:rPr>
              <w:t>,</w:t>
            </w:r>
            <w:r>
              <w:rPr>
                <w:b/>
                <w:bCs/>
                <w:sz w:val="20"/>
                <w:szCs w:val="20"/>
                <w:lang w:val="en-US"/>
              </w:rPr>
              <w:t>3</w:t>
            </w:r>
          </w:p>
        </w:tc>
        <w:tc>
          <w:tcPr>
            <w:tcW w:w="1390" w:type="dxa"/>
            <w:vMerge/>
            <w:shd w:val="clear" w:color="000000" w:fill="auto"/>
          </w:tcPr>
          <w:p w14:paraId="40AB6A11" w14:textId="77777777" w:rsidR="00877281" w:rsidRPr="00F633DA" w:rsidRDefault="00877281" w:rsidP="00877281">
            <w:pPr>
              <w:rPr>
                <w:sz w:val="20"/>
                <w:szCs w:val="20"/>
              </w:rPr>
            </w:pPr>
          </w:p>
        </w:tc>
      </w:tr>
      <w:tr w:rsidR="00877281" w:rsidRPr="00F51EED" w14:paraId="44DB0C08" w14:textId="77777777" w:rsidTr="003078B9">
        <w:trPr>
          <w:trHeight w:val="227"/>
          <w:jc w:val="center"/>
        </w:trPr>
        <w:tc>
          <w:tcPr>
            <w:tcW w:w="5015" w:type="dxa"/>
            <w:shd w:val="clear" w:color="000000" w:fill="auto"/>
            <w:noWrap/>
          </w:tcPr>
          <w:p w14:paraId="1FF871C7" w14:textId="77777777" w:rsidR="00877281" w:rsidRPr="0026471E" w:rsidRDefault="00877281" w:rsidP="00877281">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667" w:type="dxa"/>
            <w:shd w:val="clear" w:color="000000" w:fill="auto"/>
            <w:noWrap/>
          </w:tcPr>
          <w:p w14:paraId="1931A3EE" w14:textId="77777777" w:rsidR="00877281" w:rsidRDefault="00877281" w:rsidP="00877281">
            <w:pPr>
              <w:jc w:val="center"/>
              <w:rPr>
                <w:sz w:val="20"/>
                <w:szCs w:val="20"/>
                <w:lang w:val="uk-UA"/>
              </w:rPr>
            </w:pPr>
          </w:p>
          <w:p w14:paraId="206AA3A0"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613F383" w14:textId="4B34048D" w:rsidR="00877281" w:rsidRPr="00C50E15" w:rsidRDefault="00C50E15" w:rsidP="00877281">
            <w:pPr>
              <w:jc w:val="center"/>
              <w:rPr>
                <w:b/>
                <w:bCs/>
                <w:sz w:val="20"/>
                <w:szCs w:val="20"/>
                <w:lang w:val="en-US"/>
              </w:rPr>
            </w:pPr>
            <w:r>
              <w:rPr>
                <w:b/>
                <w:bCs/>
                <w:sz w:val="20"/>
                <w:szCs w:val="20"/>
                <w:lang w:val="en-US"/>
              </w:rPr>
              <w:t>0</w:t>
            </w:r>
            <w:r w:rsidR="00877281" w:rsidRPr="00877281">
              <w:rPr>
                <w:b/>
                <w:bCs/>
                <w:sz w:val="20"/>
                <w:szCs w:val="20"/>
                <w:lang w:val="uk-UA"/>
              </w:rPr>
              <w:t>,</w:t>
            </w:r>
            <w:r>
              <w:rPr>
                <w:b/>
                <w:bCs/>
                <w:sz w:val="20"/>
                <w:szCs w:val="20"/>
                <w:lang w:val="en-US"/>
              </w:rPr>
              <w:t>1</w:t>
            </w:r>
          </w:p>
        </w:tc>
        <w:tc>
          <w:tcPr>
            <w:tcW w:w="1390" w:type="dxa"/>
            <w:vMerge/>
            <w:shd w:val="clear" w:color="000000" w:fill="auto"/>
          </w:tcPr>
          <w:p w14:paraId="3671BFE2" w14:textId="77777777" w:rsidR="00877281" w:rsidRPr="00F633DA" w:rsidRDefault="00877281" w:rsidP="00877281">
            <w:pPr>
              <w:rPr>
                <w:sz w:val="20"/>
                <w:szCs w:val="20"/>
              </w:rPr>
            </w:pPr>
          </w:p>
        </w:tc>
      </w:tr>
      <w:tr w:rsidR="00877281" w:rsidRPr="00F51EED" w14:paraId="49301B0B" w14:textId="77777777" w:rsidTr="003078B9">
        <w:trPr>
          <w:trHeight w:val="227"/>
          <w:jc w:val="center"/>
        </w:trPr>
        <w:tc>
          <w:tcPr>
            <w:tcW w:w="5015" w:type="dxa"/>
            <w:shd w:val="clear" w:color="000000" w:fill="auto"/>
            <w:noWrap/>
          </w:tcPr>
          <w:p w14:paraId="22695AF6" w14:textId="77777777" w:rsidR="00877281" w:rsidRPr="0026471E" w:rsidRDefault="00877281" w:rsidP="00877281">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667" w:type="dxa"/>
            <w:shd w:val="clear" w:color="000000" w:fill="auto"/>
            <w:noWrap/>
          </w:tcPr>
          <w:p w14:paraId="3ED350DB" w14:textId="77777777" w:rsidR="00877281" w:rsidRDefault="00877281" w:rsidP="00877281">
            <w:pPr>
              <w:jc w:val="center"/>
              <w:rPr>
                <w:sz w:val="20"/>
                <w:szCs w:val="20"/>
                <w:lang w:val="uk-UA"/>
              </w:rPr>
            </w:pPr>
          </w:p>
          <w:p w14:paraId="4BD1B1F5" w14:textId="77777777" w:rsidR="00877281" w:rsidRDefault="00877281" w:rsidP="00877281">
            <w:pPr>
              <w:jc w:val="center"/>
              <w:rPr>
                <w:sz w:val="20"/>
                <w:szCs w:val="20"/>
                <w:lang w:val="uk-UA"/>
              </w:rPr>
            </w:pPr>
            <w:r>
              <w:rPr>
                <w:sz w:val="20"/>
                <w:szCs w:val="20"/>
                <w:lang w:val="uk-UA"/>
              </w:rPr>
              <w:t>шт.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6A4DA06" w14:textId="6AF9950B" w:rsidR="00877281" w:rsidRPr="00F22775" w:rsidRDefault="00F22775" w:rsidP="00877281">
            <w:pPr>
              <w:jc w:val="center"/>
              <w:rPr>
                <w:b/>
                <w:bCs/>
                <w:sz w:val="20"/>
                <w:szCs w:val="20"/>
                <w:lang w:val="en-US"/>
              </w:rPr>
            </w:pPr>
            <w:r>
              <w:rPr>
                <w:b/>
                <w:bCs/>
                <w:sz w:val="20"/>
                <w:szCs w:val="20"/>
                <w:lang w:val="en-US"/>
              </w:rPr>
              <w:t>1</w:t>
            </w:r>
          </w:p>
        </w:tc>
        <w:tc>
          <w:tcPr>
            <w:tcW w:w="1390" w:type="dxa"/>
            <w:vMerge/>
            <w:shd w:val="clear" w:color="000000" w:fill="auto"/>
          </w:tcPr>
          <w:p w14:paraId="3D4CDFBD" w14:textId="77777777" w:rsidR="00877281" w:rsidRPr="00F633DA" w:rsidRDefault="00877281" w:rsidP="00877281">
            <w:pPr>
              <w:rPr>
                <w:sz w:val="20"/>
                <w:szCs w:val="20"/>
              </w:rPr>
            </w:pPr>
          </w:p>
        </w:tc>
      </w:tr>
      <w:tr w:rsidR="00877281" w:rsidRPr="00F51EED" w14:paraId="647EC194" w14:textId="77777777" w:rsidTr="003078B9">
        <w:trPr>
          <w:trHeight w:val="227"/>
          <w:jc w:val="center"/>
        </w:trPr>
        <w:tc>
          <w:tcPr>
            <w:tcW w:w="5015" w:type="dxa"/>
            <w:shd w:val="clear" w:color="000000" w:fill="auto"/>
            <w:noWrap/>
          </w:tcPr>
          <w:p w14:paraId="558A567A" w14:textId="77777777" w:rsidR="00877281" w:rsidRPr="0026471E" w:rsidRDefault="00877281" w:rsidP="00877281">
            <w:pPr>
              <w:rPr>
                <w:bCs/>
                <w:sz w:val="20"/>
                <w:szCs w:val="20"/>
                <w:lang w:val="uk-UA"/>
              </w:rPr>
            </w:pPr>
            <w:r w:rsidRPr="0026471E">
              <w:rPr>
                <w:bCs/>
                <w:sz w:val="20"/>
                <w:szCs w:val="20"/>
                <w:lang w:val="uk-UA"/>
              </w:rPr>
              <w:t>Відходи бандажної стрічки</w:t>
            </w:r>
          </w:p>
        </w:tc>
        <w:tc>
          <w:tcPr>
            <w:tcW w:w="667" w:type="dxa"/>
            <w:shd w:val="clear" w:color="000000" w:fill="auto"/>
            <w:noWrap/>
          </w:tcPr>
          <w:p w14:paraId="37246C39" w14:textId="77777777" w:rsidR="00877281" w:rsidRDefault="00877281" w:rsidP="00877281">
            <w:pPr>
              <w:jc w:val="center"/>
              <w:rPr>
                <w:sz w:val="20"/>
                <w:szCs w:val="20"/>
                <w:lang w:val="uk-UA"/>
              </w:rPr>
            </w:pPr>
          </w:p>
          <w:p w14:paraId="0B58A1C0"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241EA76" w14:textId="2D3BF9F3" w:rsidR="00877281" w:rsidRPr="00F22775" w:rsidRDefault="00F22775" w:rsidP="00877281">
            <w:pPr>
              <w:jc w:val="center"/>
              <w:rPr>
                <w:b/>
                <w:bCs/>
                <w:sz w:val="20"/>
                <w:szCs w:val="20"/>
                <w:lang w:val="en-US"/>
              </w:rPr>
            </w:pPr>
            <w:r>
              <w:rPr>
                <w:b/>
                <w:bCs/>
                <w:sz w:val="20"/>
                <w:szCs w:val="20"/>
                <w:lang w:val="en-US"/>
              </w:rPr>
              <w:t>12</w:t>
            </w:r>
            <w:r w:rsidR="00877281" w:rsidRPr="00877281">
              <w:rPr>
                <w:b/>
                <w:bCs/>
                <w:sz w:val="20"/>
                <w:szCs w:val="20"/>
                <w:lang w:val="uk-UA"/>
              </w:rPr>
              <w:t>,</w:t>
            </w:r>
            <w:r>
              <w:rPr>
                <w:b/>
                <w:bCs/>
                <w:sz w:val="20"/>
                <w:szCs w:val="20"/>
                <w:lang w:val="en-US"/>
              </w:rPr>
              <w:t>0</w:t>
            </w:r>
          </w:p>
        </w:tc>
        <w:tc>
          <w:tcPr>
            <w:tcW w:w="1390" w:type="dxa"/>
            <w:vMerge/>
            <w:shd w:val="clear" w:color="000000" w:fill="auto"/>
          </w:tcPr>
          <w:p w14:paraId="15CC950D" w14:textId="77777777" w:rsidR="00877281" w:rsidRPr="00F633DA" w:rsidRDefault="00877281" w:rsidP="00877281">
            <w:pPr>
              <w:rPr>
                <w:sz w:val="20"/>
                <w:szCs w:val="20"/>
              </w:rPr>
            </w:pPr>
          </w:p>
        </w:tc>
      </w:tr>
      <w:tr w:rsidR="00877281" w:rsidRPr="00F51EED" w14:paraId="171700CB" w14:textId="77777777" w:rsidTr="003078B9">
        <w:trPr>
          <w:trHeight w:val="227"/>
          <w:jc w:val="center"/>
        </w:trPr>
        <w:tc>
          <w:tcPr>
            <w:tcW w:w="5015" w:type="dxa"/>
            <w:shd w:val="clear" w:color="000000" w:fill="auto"/>
            <w:noWrap/>
          </w:tcPr>
          <w:p w14:paraId="6DD52AE5" w14:textId="77777777" w:rsidR="00877281" w:rsidRPr="0026471E" w:rsidRDefault="00877281" w:rsidP="00877281">
            <w:pPr>
              <w:rPr>
                <w:bCs/>
                <w:sz w:val="20"/>
                <w:szCs w:val="20"/>
                <w:lang w:val="uk-UA"/>
              </w:rPr>
            </w:pPr>
            <w:r w:rsidRPr="0026471E">
              <w:rPr>
                <w:bCs/>
                <w:sz w:val="20"/>
                <w:szCs w:val="20"/>
                <w:lang w:val="uk-UA"/>
              </w:rPr>
              <w:t>Лом алюмінієвої банки (відходи)</w:t>
            </w:r>
          </w:p>
        </w:tc>
        <w:tc>
          <w:tcPr>
            <w:tcW w:w="667" w:type="dxa"/>
            <w:shd w:val="clear" w:color="000000" w:fill="auto"/>
            <w:noWrap/>
          </w:tcPr>
          <w:p w14:paraId="25DB951E" w14:textId="77777777" w:rsidR="00877281" w:rsidRDefault="00877281" w:rsidP="00877281">
            <w:pPr>
              <w:jc w:val="center"/>
              <w:rPr>
                <w:sz w:val="20"/>
                <w:szCs w:val="20"/>
                <w:lang w:val="uk-UA"/>
              </w:rPr>
            </w:pPr>
          </w:p>
          <w:p w14:paraId="73F47889" w14:textId="77777777" w:rsidR="00877281" w:rsidRDefault="00877281" w:rsidP="00877281">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04C11B68" w14:textId="51032C76" w:rsidR="00877281" w:rsidRPr="00B65967" w:rsidRDefault="00F22775" w:rsidP="00877281">
            <w:pPr>
              <w:jc w:val="center"/>
              <w:rPr>
                <w:b/>
                <w:bCs/>
                <w:sz w:val="20"/>
                <w:szCs w:val="20"/>
                <w:lang w:val="uk-UA"/>
              </w:rPr>
            </w:pPr>
            <w:r>
              <w:rPr>
                <w:b/>
                <w:bCs/>
                <w:sz w:val="20"/>
                <w:szCs w:val="20"/>
                <w:lang w:val="en-US"/>
              </w:rPr>
              <w:t>2</w:t>
            </w:r>
            <w:r w:rsidR="00877281" w:rsidRPr="00877281">
              <w:rPr>
                <w:b/>
                <w:bCs/>
                <w:sz w:val="20"/>
                <w:szCs w:val="20"/>
                <w:lang w:val="uk-UA"/>
              </w:rPr>
              <w:t>,</w:t>
            </w:r>
            <w:r w:rsidR="00331762">
              <w:rPr>
                <w:b/>
                <w:bCs/>
                <w:sz w:val="20"/>
                <w:szCs w:val="20"/>
                <w:lang w:val="en-US"/>
              </w:rPr>
              <w:t>8</w:t>
            </w:r>
          </w:p>
        </w:tc>
        <w:tc>
          <w:tcPr>
            <w:tcW w:w="1390" w:type="dxa"/>
            <w:vMerge/>
            <w:shd w:val="clear" w:color="000000" w:fill="auto"/>
          </w:tcPr>
          <w:p w14:paraId="7F450D2A" w14:textId="77777777" w:rsidR="00877281" w:rsidRPr="00F633DA" w:rsidRDefault="00877281" w:rsidP="00877281">
            <w:pPr>
              <w:rPr>
                <w:sz w:val="20"/>
                <w:szCs w:val="20"/>
              </w:rPr>
            </w:pPr>
          </w:p>
        </w:tc>
      </w:tr>
    </w:tbl>
    <w:p w14:paraId="68861B06" w14:textId="77777777" w:rsidR="004328B5" w:rsidRDefault="004328B5" w:rsidP="004328B5">
      <w:pPr>
        <w:widowControl w:val="0"/>
        <w:rPr>
          <w:rFonts w:eastAsia="Batang"/>
          <w:b/>
          <w:bCs/>
          <w:spacing w:val="-4"/>
          <w:sz w:val="22"/>
          <w:szCs w:val="22"/>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559"/>
        <w:gridCol w:w="2074"/>
        <w:gridCol w:w="4292"/>
      </w:tblGrid>
      <w:tr w:rsidR="004328B5" w:rsidRPr="00F51EED" w14:paraId="0AA17D81" w14:textId="77777777" w:rsidTr="00D419E9">
        <w:trPr>
          <w:trHeight w:val="797"/>
          <w:jc w:val="center"/>
        </w:trPr>
        <w:tc>
          <w:tcPr>
            <w:tcW w:w="1899" w:type="dxa"/>
            <w:shd w:val="clear" w:color="auto" w:fill="auto"/>
            <w:noWrap/>
            <w:vAlign w:val="bottom"/>
            <w:hideMark/>
          </w:tcPr>
          <w:p w14:paraId="7BC7A69E" w14:textId="77777777" w:rsidR="004328B5" w:rsidRPr="00730D67" w:rsidRDefault="004328B5" w:rsidP="00D419E9">
            <w:pPr>
              <w:jc w:val="center"/>
              <w:rPr>
                <w:b/>
                <w:bCs/>
                <w:sz w:val="22"/>
                <w:szCs w:val="22"/>
              </w:rPr>
            </w:pPr>
            <w:r w:rsidRPr="00730D67">
              <w:rPr>
                <w:b/>
                <w:bCs/>
                <w:sz w:val="22"/>
                <w:szCs w:val="22"/>
                <w:lang w:val="uk-UA"/>
              </w:rPr>
              <w:t>Позиція</w:t>
            </w:r>
          </w:p>
        </w:tc>
        <w:tc>
          <w:tcPr>
            <w:tcW w:w="1559" w:type="dxa"/>
            <w:shd w:val="clear" w:color="auto" w:fill="auto"/>
          </w:tcPr>
          <w:p w14:paraId="354FFBC0" w14:textId="77777777" w:rsidR="004328B5" w:rsidRPr="00730D67" w:rsidRDefault="004328B5" w:rsidP="00D419E9">
            <w:pPr>
              <w:jc w:val="center"/>
              <w:rPr>
                <w:b/>
                <w:bCs/>
                <w:sz w:val="22"/>
                <w:szCs w:val="22"/>
                <w:lang w:val="uk-UA"/>
              </w:rPr>
            </w:pPr>
          </w:p>
          <w:p w14:paraId="5879D46F"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2074" w:type="dxa"/>
            <w:shd w:val="clear" w:color="auto" w:fill="auto"/>
            <w:noWrap/>
            <w:vAlign w:val="bottom"/>
            <w:hideMark/>
          </w:tcPr>
          <w:p w14:paraId="54D77E70"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6A1A7FE7" w14:textId="77777777" w:rsidR="004328B5" w:rsidRPr="00730D67" w:rsidRDefault="004328B5" w:rsidP="00D419E9">
            <w:pPr>
              <w:jc w:val="center"/>
              <w:rPr>
                <w:b/>
                <w:bCs/>
                <w:sz w:val="22"/>
                <w:szCs w:val="22"/>
                <w:lang w:val="uk-UA"/>
              </w:rPr>
            </w:pPr>
          </w:p>
          <w:p w14:paraId="15A9AC5E"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294657C2"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5B3924A9" w14:textId="77777777" w:rsidTr="00D419E9">
        <w:trPr>
          <w:trHeight w:val="673"/>
          <w:jc w:val="center"/>
        </w:trPr>
        <w:tc>
          <w:tcPr>
            <w:tcW w:w="1899" w:type="dxa"/>
            <w:shd w:val="clear" w:color="000000" w:fill="auto"/>
            <w:noWrap/>
          </w:tcPr>
          <w:p w14:paraId="70587109"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3633" w:type="dxa"/>
            <w:gridSpan w:val="2"/>
            <w:vMerge w:val="restart"/>
            <w:shd w:val="clear" w:color="000000" w:fill="auto"/>
          </w:tcPr>
          <w:p w14:paraId="0BF568CC" w14:textId="77777777" w:rsidR="004328B5" w:rsidRDefault="004328B5" w:rsidP="00D419E9">
            <w:pPr>
              <w:jc w:val="center"/>
              <w:rPr>
                <w:sz w:val="20"/>
                <w:szCs w:val="20"/>
              </w:rPr>
            </w:pPr>
          </w:p>
          <w:p w14:paraId="60C21DC5" w14:textId="77777777" w:rsidR="004328B5" w:rsidRDefault="004328B5" w:rsidP="00D419E9">
            <w:pPr>
              <w:jc w:val="center"/>
              <w:rPr>
                <w:sz w:val="20"/>
                <w:szCs w:val="20"/>
              </w:rPr>
            </w:pPr>
          </w:p>
          <w:p w14:paraId="11FCE93C" w14:textId="77777777" w:rsidR="004328B5" w:rsidRDefault="004328B5" w:rsidP="00D419E9">
            <w:pPr>
              <w:jc w:val="center"/>
              <w:rPr>
                <w:sz w:val="20"/>
                <w:szCs w:val="20"/>
              </w:rPr>
            </w:pPr>
          </w:p>
          <w:p w14:paraId="2E8C4E08" w14:textId="77777777" w:rsidR="004328B5" w:rsidRPr="006845A7" w:rsidRDefault="004328B5" w:rsidP="00D419E9">
            <w:pPr>
              <w:jc w:val="center"/>
              <w:rPr>
                <w:sz w:val="20"/>
                <w:szCs w:val="20"/>
              </w:rPr>
            </w:pPr>
            <w:r>
              <w:rPr>
                <w:sz w:val="20"/>
                <w:szCs w:val="20"/>
              </w:rPr>
              <w:t>В</w:t>
            </w:r>
            <w:r w:rsidRPr="00883B98">
              <w:rPr>
                <w:sz w:val="20"/>
                <w:szCs w:val="20"/>
              </w:rPr>
              <w:t xml:space="preserve"> </w:t>
            </w:r>
            <w:r>
              <w:rPr>
                <w:sz w:val="20"/>
                <w:szCs w:val="20"/>
                <w:lang w:val="uk-UA"/>
              </w:rPr>
              <w:t>п</w:t>
            </w:r>
            <w:r w:rsidRPr="00883B98">
              <w:rPr>
                <w:sz w:val="20"/>
                <w:szCs w:val="20"/>
              </w:rPr>
              <w:t>оліетиленових мішках з-під ПЕТ преформи</w:t>
            </w:r>
            <w:r>
              <w:rPr>
                <w:sz w:val="20"/>
                <w:szCs w:val="20"/>
                <w:lang w:val="uk-UA"/>
              </w:rPr>
              <w:t>, без піддонів.</w:t>
            </w:r>
          </w:p>
        </w:tc>
        <w:tc>
          <w:tcPr>
            <w:tcW w:w="4292" w:type="dxa"/>
            <w:shd w:val="clear" w:color="000000" w:fill="auto"/>
          </w:tcPr>
          <w:p w14:paraId="579A5B54" w14:textId="77777777" w:rsidR="004328B5" w:rsidRDefault="004328B5" w:rsidP="00D419E9">
            <w:pPr>
              <w:rPr>
                <w:sz w:val="20"/>
                <w:szCs w:val="20"/>
                <w:lang w:val="uk-UA"/>
              </w:rPr>
            </w:pPr>
            <w:r>
              <w:rPr>
                <w:sz w:val="20"/>
                <w:szCs w:val="20"/>
                <w:lang w:val="uk-UA"/>
              </w:rPr>
              <w:t>Плівка за кольором не розділяється !</w:t>
            </w:r>
          </w:p>
          <w:p w14:paraId="57AE77DC"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12568D9C" w14:textId="77777777" w:rsidTr="00D419E9">
        <w:trPr>
          <w:trHeight w:val="673"/>
          <w:jc w:val="center"/>
        </w:trPr>
        <w:tc>
          <w:tcPr>
            <w:tcW w:w="1899" w:type="dxa"/>
            <w:shd w:val="clear" w:color="000000" w:fill="auto"/>
            <w:noWrap/>
          </w:tcPr>
          <w:p w14:paraId="3A405D42" w14:textId="77777777" w:rsidR="004328B5" w:rsidRPr="0026471E" w:rsidRDefault="004328B5" w:rsidP="00D419E9">
            <w:pPr>
              <w:rPr>
                <w:bCs/>
                <w:sz w:val="20"/>
                <w:szCs w:val="20"/>
                <w:lang w:val="uk-UA"/>
              </w:rPr>
            </w:pPr>
            <w:r w:rsidRPr="0026471E">
              <w:rPr>
                <w:bCs/>
                <w:sz w:val="20"/>
                <w:szCs w:val="20"/>
                <w:lang w:val="uk-UA"/>
              </w:rPr>
              <w:t>Відходи стрейч-плівки</w:t>
            </w:r>
          </w:p>
        </w:tc>
        <w:tc>
          <w:tcPr>
            <w:tcW w:w="3633" w:type="dxa"/>
            <w:gridSpan w:val="2"/>
            <w:vMerge/>
            <w:shd w:val="clear" w:color="000000" w:fill="auto"/>
          </w:tcPr>
          <w:p w14:paraId="52467C1A" w14:textId="77777777" w:rsidR="004328B5" w:rsidRPr="0000530C" w:rsidRDefault="004328B5" w:rsidP="00D419E9">
            <w:pPr>
              <w:rPr>
                <w:sz w:val="20"/>
                <w:szCs w:val="20"/>
                <w:lang w:val="en-US"/>
              </w:rPr>
            </w:pPr>
          </w:p>
        </w:tc>
        <w:tc>
          <w:tcPr>
            <w:tcW w:w="4292" w:type="dxa"/>
            <w:shd w:val="clear" w:color="000000" w:fill="auto"/>
          </w:tcPr>
          <w:p w14:paraId="7513C417"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5ED64CF9" w14:textId="77777777" w:rsidTr="00340D3E">
        <w:trPr>
          <w:trHeight w:val="410"/>
          <w:jc w:val="center"/>
        </w:trPr>
        <w:tc>
          <w:tcPr>
            <w:tcW w:w="1899" w:type="dxa"/>
            <w:shd w:val="clear" w:color="000000" w:fill="auto"/>
            <w:noWrap/>
          </w:tcPr>
          <w:p w14:paraId="1D8358D7" w14:textId="77777777" w:rsidR="004328B5" w:rsidRPr="0026471E" w:rsidRDefault="004328B5" w:rsidP="00D419E9">
            <w:pPr>
              <w:rPr>
                <w:bCs/>
                <w:sz w:val="20"/>
                <w:szCs w:val="20"/>
              </w:rPr>
            </w:pPr>
            <w:r w:rsidRPr="0026471E">
              <w:rPr>
                <w:bCs/>
                <w:sz w:val="20"/>
                <w:szCs w:val="20"/>
              </w:rPr>
              <w:t>Відходи ПЕТ пляшки</w:t>
            </w:r>
          </w:p>
        </w:tc>
        <w:tc>
          <w:tcPr>
            <w:tcW w:w="3633" w:type="dxa"/>
            <w:gridSpan w:val="2"/>
            <w:vMerge/>
            <w:shd w:val="clear" w:color="000000" w:fill="auto"/>
          </w:tcPr>
          <w:p w14:paraId="52F3E84D" w14:textId="77777777" w:rsidR="004328B5" w:rsidRPr="00F633DA" w:rsidRDefault="004328B5" w:rsidP="00D419E9">
            <w:pPr>
              <w:rPr>
                <w:sz w:val="20"/>
                <w:szCs w:val="20"/>
              </w:rPr>
            </w:pPr>
          </w:p>
        </w:tc>
        <w:tc>
          <w:tcPr>
            <w:tcW w:w="4292" w:type="dxa"/>
            <w:shd w:val="clear" w:color="000000" w:fill="auto"/>
          </w:tcPr>
          <w:p w14:paraId="7223B4A7"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наявність етикетки на пляшках</w:t>
            </w:r>
            <w:r>
              <w:rPr>
                <w:sz w:val="20"/>
                <w:szCs w:val="20"/>
                <w:lang w:val="uk-UA"/>
              </w:rPr>
              <w:t>, залишків рідини.</w:t>
            </w:r>
          </w:p>
        </w:tc>
      </w:tr>
      <w:tr w:rsidR="004328B5" w:rsidRPr="00F51EED" w14:paraId="0B8861CA" w14:textId="77777777" w:rsidTr="00D419E9">
        <w:trPr>
          <w:trHeight w:val="673"/>
          <w:jc w:val="center"/>
        </w:trPr>
        <w:tc>
          <w:tcPr>
            <w:tcW w:w="1899" w:type="dxa"/>
            <w:shd w:val="clear" w:color="000000" w:fill="auto"/>
            <w:noWrap/>
          </w:tcPr>
          <w:p w14:paraId="5E53D248" w14:textId="77777777" w:rsidR="004328B5" w:rsidRPr="0026471E" w:rsidRDefault="004328B5" w:rsidP="00D419E9">
            <w:pPr>
              <w:rPr>
                <w:bCs/>
                <w:sz w:val="20"/>
                <w:szCs w:val="20"/>
                <w:lang w:val="uk-UA"/>
              </w:rPr>
            </w:pPr>
            <w:r w:rsidRPr="0026471E">
              <w:rPr>
                <w:bCs/>
                <w:sz w:val="20"/>
                <w:szCs w:val="20"/>
                <w:lang w:val="uk-UA"/>
              </w:rPr>
              <w:t>Відходи преформи</w:t>
            </w:r>
          </w:p>
        </w:tc>
        <w:tc>
          <w:tcPr>
            <w:tcW w:w="3633" w:type="dxa"/>
            <w:gridSpan w:val="2"/>
            <w:shd w:val="clear" w:color="000000" w:fill="auto"/>
          </w:tcPr>
          <w:p w14:paraId="50B70E97" w14:textId="77777777" w:rsidR="004328B5" w:rsidRPr="00F633DA" w:rsidRDefault="004328B5" w:rsidP="00D419E9">
            <w:pPr>
              <w:rPr>
                <w:sz w:val="20"/>
                <w:szCs w:val="20"/>
              </w:rPr>
            </w:pPr>
            <w:r>
              <w:rPr>
                <w:sz w:val="20"/>
                <w:szCs w:val="20"/>
                <w:lang w:val="uk-UA"/>
              </w:rPr>
              <w:t>В</w:t>
            </w:r>
            <w:r w:rsidRPr="004C3807">
              <w:rPr>
                <w:sz w:val="20"/>
                <w:szCs w:val="20"/>
              </w:rPr>
              <w:t xml:space="preserve"> картонних коробках / поліети-х мішках, якщо в Договорі присутні дані позиції.</w:t>
            </w:r>
          </w:p>
        </w:tc>
        <w:tc>
          <w:tcPr>
            <w:tcW w:w="4292" w:type="dxa"/>
            <w:shd w:val="clear" w:color="000000" w:fill="auto"/>
          </w:tcPr>
          <w:p w14:paraId="19B7890E" w14:textId="77777777" w:rsidR="004328B5" w:rsidRDefault="004328B5" w:rsidP="00D419E9">
            <w:pPr>
              <w:rPr>
                <w:sz w:val="20"/>
                <w:szCs w:val="20"/>
                <w:lang w:val="uk-UA"/>
              </w:rPr>
            </w:pPr>
            <w:r>
              <w:rPr>
                <w:sz w:val="20"/>
                <w:szCs w:val="20"/>
                <w:lang w:val="uk-UA"/>
              </w:rPr>
              <w:t xml:space="preserve">За кольором не розділяються. </w:t>
            </w:r>
          </w:p>
          <w:p w14:paraId="31119B87"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мішків, наявність вантажників Покупця обов</w:t>
            </w:r>
            <w:r w:rsidRPr="004C3807">
              <w:rPr>
                <w:sz w:val="20"/>
                <w:szCs w:val="20"/>
              </w:rPr>
              <w:t>’</w:t>
            </w:r>
            <w:r>
              <w:rPr>
                <w:sz w:val="20"/>
                <w:szCs w:val="20"/>
                <w:lang w:val="uk-UA"/>
              </w:rPr>
              <w:t>язкова.</w:t>
            </w:r>
          </w:p>
        </w:tc>
      </w:tr>
      <w:tr w:rsidR="004328B5" w:rsidRPr="00F51EED" w14:paraId="28535260" w14:textId="77777777" w:rsidTr="00D419E9">
        <w:trPr>
          <w:trHeight w:val="673"/>
          <w:jc w:val="center"/>
        </w:trPr>
        <w:tc>
          <w:tcPr>
            <w:tcW w:w="1899" w:type="dxa"/>
            <w:shd w:val="clear" w:color="000000" w:fill="auto"/>
            <w:noWrap/>
          </w:tcPr>
          <w:p w14:paraId="0A1C2A66"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3633" w:type="dxa"/>
            <w:gridSpan w:val="2"/>
            <w:vMerge w:val="restart"/>
            <w:shd w:val="clear" w:color="000000" w:fill="auto"/>
          </w:tcPr>
          <w:p w14:paraId="75933E61" w14:textId="77777777" w:rsidR="004328B5" w:rsidRDefault="004328B5" w:rsidP="00D419E9">
            <w:pPr>
              <w:rPr>
                <w:sz w:val="20"/>
                <w:szCs w:val="20"/>
              </w:rPr>
            </w:pPr>
          </w:p>
          <w:p w14:paraId="2CCCF957" w14:textId="77777777" w:rsidR="004328B5" w:rsidRDefault="004328B5" w:rsidP="00D419E9">
            <w:pPr>
              <w:jc w:val="center"/>
              <w:rPr>
                <w:sz w:val="20"/>
                <w:szCs w:val="20"/>
              </w:rPr>
            </w:pPr>
          </w:p>
          <w:p w14:paraId="4E8639E0" w14:textId="77777777" w:rsidR="004328B5" w:rsidRDefault="004328B5" w:rsidP="00D419E9">
            <w:pPr>
              <w:jc w:val="center"/>
              <w:rPr>
                <w:sz w:val="20"/>
                <w:szCs w:val="20"/>
              </w:rPr>
            </w:pPr>
          </w:p>
          <w:p w14:paraId="0E6713DB" w14:textId="77777777" w:rsidR="004328B5" w:rsidRDefault="004328B5" w:rsidP="00D419E9">
            <w:pPr>
              <w:jc w:val="center"/>
              <w:rPr>
                <w:sz w:val="20"/>
                <w:szCs w:val="20"/>
              </w:rPr>
            </w:pPr>
          </w:p>
          <w:p w14:paraId="237164FE" w14:textId="77777777" w:rsidR="004328B5" w:rsidRDefault="004328B5" w:rsidP="00D419E9">
            <w:pPr>
              <w:jc w:val="center"/>
              <w:rPr>
                <w:sz w:val="20"/>
                <w:szCs w:val="20"/>
              </w:rPr>
            </w:pPr>
          </w:p>
          <w:p w14:paraId="503C3319" w14:textId="77777777" w:rsidR="004328B5" w:rsidRDefault="004328B5" w:rsidP="00D419E9">
            <w:pPr>
              <w:jc w:val="center"/>
              <w:rPr>
                <w:sz w:val="20"/>
                <w:szCs w:val="20"/>
              </w:rPr>
            </w:pPr>
          </w:p>
          <w:p w14:paraId="30812338" w14:textId="77777777" w:rsidR="004328B5" w:rsidRDefault="004328B5" w:rsidP="00D419E9">
            <w:pPr>
              <w:jc w:val="center"/>
              <w:rPr>
                <w:sz w:val="20"/>
                <w:szCs w:val="20"/>
              </w:rPr>
            </w:pPr>
          </w:p>
          <w:p w14:paraId="6530ECB7" w14:textId="77777777" w:rsidR="004328B5" w:rsidRPr="00F178BD" w:rsidRDefault="004328B5" w:rsidP="00D419E9">
            <w:pPr>
              <w:jc w:val="center"/>
              <w:rPr>
                <w:sz w:val="20"/>
                <w:szCs w:val="20"/>
                <w:lang w:val="uk-UA"/>
              </w:rPr>
            </w:pPr>
            <w:r w:rsidRPr="00883B98">
              <w:rPr>
                <w:sz w:val="20"/>
                <w:szCs w:val="20"/>
              </w:rPr>
              <w:t xml:space="preserve">У </w:t>
            </w:r>
            <w:r>
              <w:rPr>
                <w:sz w:val="20"/>
                <w:szCs w:val="20"/>
                <w:lang w:val="uk-UA"/>
              </w:rPr>
              <w:t>п</w:t>
            </w:r>
            <w:r w:rsidRPr="00883B98">
              <w:rPr>
                <w:sz w:val="20"/>
                <w:szCs w:val="20"/>
              </w:rPr>
              <w:t>оліетиленових мішках з-під ПЕТ преформи</w:t>
            </w:r>
            <w:r>
              <w:rPr>
                <w:sz w:val="20"/>
                <w:szCs w:val="20"/>
                <w:lang w:val="uk-UA"/>
              </w:rPr>
              <w:t>, відвантаження без піддонів.</w:t>
            </w:r>
          </w:p>
          <w:p w14:paraId="20F60C5D" w14:textId="77777777" w:rsidR="004328B5" w:rsidRDefault="004328B5" w:rsidP="00D419E9">
            <w:pPr>
              <w:rPr>
                <w:sz w:val="20"/>
                <w:szCs w:val="20"/>
              </w:rPr>
            </w:pPr>
          </w:p>
          <w:p w14:paraId="1A450422" w14:textId="77777777" w:rsidR="004328B5" w:rsidRPr="00F633DA" w:rsidRDefault="004328B5" w:rsidP="00D419E9">
            <w:pPr>
              <w:jc w:val="center"/>
              <w:rPr>
                <w:sz w:val="20"/>
                <w:szCs w:val="20"/>
              </w:rPr>
            </w:pPr>
          </w:p>
        </w:tc>
        <w:tc>
          <w:tcPr>
            <w:tcW w:w="4292" w:type="dxa"/>
            <w:shd w:val="clear" w:color="000000" w:fill="auto"/>
          </w:tcPr>
          <w:p w14:paraId="64BC569B" w14:textId="77777777" w:rsidR="004328B5" w:rsidRPr="00F633DA" w:rsidRDefault="004328B5" w:rsidP="00D419E9">
            <w:pPr>
              <w:rPr>
                <w:sz w:val="20"/>
                <w:szCs w:val="20"/>
              </w:rPr>
            </w:pPr>
          </w:p>
        </w:tc>
      </w:tr>
      <w:tr w:rsidR="004328B5" w:rsidRPr="00F51EED" w14:paraId="0E0A2FD5" w14:textId="77777777" w:rsidTr="00D419E9">
        <w:trPr>
          <w:trHeight w:val="673"/>
          <w:jc w:val="center"/>
        </w:trPr>
        <w:tc>
          <w:tcPr>
            <w:tcW w:w="1899" w:type="dxa"/>
            <w:shd w:val="clear" w:color="000000" w:fill="auto"/>
            <w:noWrap/>
          </w:tcPr>
          <w:p w14:paraId="1F8BED17"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3633" w:type="dxa"/>
            <w:gridSpan w:val="2"/>
            <w:vMerge/>
            <w:shd w:val="clear" w:color="000000" w:fill="auto"/>
          </w:tcPr>
          <w:p w14:paraId="56135861" w14:textId="77777777" w:rsidR="004328B5" w:rsidRPr="00F633DA" w:rsidRDefault="004328B5" w:rsidP="00D419E9">
            <w:pPr>
              <w:jc w:val="center"/>
              <w:rPr>
                <w:sz w:val="20"/>
                <w:szCs w:val="20"/>
              </w:rPr>
            </w:pPr>
          </w:p>
        </w:tc>
        <w:tc>
          <w:tcPr>
            <w:tcW w:w="4292" w:type="dxa"/>
            <w:shd w:val="clear" w:color="000000" w:fill="auto"/>
          </w:tcPr>
          <w:p w14:paraId="3F3276F3" w14:textId="77777777" w:rsidR="004328B5" w:rsidRPr="00F633DA" w:rsidRDefault="004328B5" w:rsidP="00D419E9">
            <w:pPr>
              <w:rPr>
                <w:sz w:val="20"/>
                <w:szCs w:val="20"/>
              </w:rPr>
            </w:pPr>
          </w:p>
        </w:tc>
      </w:tr>
      <w:tr w:rsidR="004328B5" w:rsidRPr="00F51EED" w14:paraId="0A0E2FB8" w14:textId="77777777" w:rsidTr="00D419E9">
        <w:trPr>
          <w:trHeight w:val="673"/>
          <w:jc w:val="center"/>
        </w:trPr>
        <w:tc>
          <w:tcPr>
            <w:tcW w:w="1899" w:type="dxa"/>
            <w:shd w:val="clear" w:color="000000" w:fill="auto"/>
            <w:noWrap/>
          </w:tcPr>
          <w:p w14:paraId="37D9B2E8"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3633" w:type="dxa"/>
            <w:gridSpan w:val="2"/>
            <w:vMerge/>
            <w:shd w:val="clear" w:color="000000" w:fill="auto"/>
          </w:tcPr>
          <w:p w14:paraId="35B12E6C" w14:textId="77777777" w:rsidR="004328B5" w:rsidRPr="00F633DA" w:rsidRDefault="004328B5" w:rsidP="00D419E9">
            <w:pPr>
              <w:jc w:val="center"/>
              <w:rPr>
                <w:sz w:val="20"/>
                <w:szCs w:val="20"/>
              </w:rPr>
            </w:pPr>
          </w:p>
        </w:tc>
        <w:tc>
          <w:tcPr>
            <w:tcW w:w="4292" w:type="dxa"/>
            <w:shd w:val="clear" w:color="000000" w:fill="auto"/>
          </w:tcPr>
          <w:p w14:paraId="694EAB4A" w14:textId="77777777" w:rsidR="004328B5" w:rsidRPr="00F633DA" w:rsidRDefault="004328B5" w:rsidP="00D419E9">
            <w:pPr>
              <w:rPr>
                <w:sz w:val="20"/>
                <w:szCs w:val="20"/>
              </w:rPr>
            </w:pPr>
            <w:r w:rsidRPr="00143635">
              <w:rPr>
                <w:sz w:val="20"/>
                <w:szCs w:val="20"/>
              </w:rPr>
              <w:t>Мішки розрізані, не відокремлюються від вкладиша.</w:t>
            </w:r>
          </w:p>
        </w:tc>
      </w:tr>
      <w:tr w:rsidR="004328B5" w:rsidRPr="00F51EED" w14:paraId="3809CE4C" w14:textId="77777777" w:rsidTr="00D419E9">
        <w:trPr>
          <w:trHeight w:val="673"/>
          <w:jc w:val="center"/>
        </w:trPr>
        <w:tc>
          <w:tcPr>
            <w:tcW w:w="1899" w:type="dxa"/>
            <w:shd w:val="clear" w:color="000000" w:fill="auto"/>
            <w:noWrap/>
          </w:tcPr>
          <w:p w14:paraId="5D4966A8"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3633" w:type="dxa"/>
            <w:gridSpan w:val="2"/>
            <w:vMerge/>
            <w:shd w:val="clear" w:color="000000" w:fill="auto"/>
          </w:tcPr>
          <w:p w14:paraId="63F41970" w14:textId="77777777" w:rsidR="004328B5" w:rsidRPr="00F633DA" w:rsidRDefault="004328B5" w:rsidP="00D419E9">
            <w:pPr>
              <w:rPr>
                <w:sz w:val="20"/>
                <w:szCs w:val="20"/>
              </w:rPr>
            </w:pPr>
          </w:p>
        </w:tc>
        <w:tc>
          <w:tcPr>
            <w:tcW w:w="4292" w:type="dxa"/>
            <w:shd w:val="clear" w:color="000000" w:fill="auto"/>
          </w:tcPr>
          <w:p w14:paraId="2680D8CC" w14:textId="77777777" w:rsidR="004328B5" w:rsidRPr="00F633DA" w:rsidRDefault="004328B5" w:rsidP="00D419E9">
            <w:pPr>
              <w:rPr>
                <w:sz w:val="20"/>
                <w:szCs w:val="20"/>
              </w:rPr>
            </w:pPr>
          </w:p>
        </w:tc>
      </w:tr>
      <w:tr w:rsidR="004328B5" w:rsidRPr="00F51EED" w14:paraId="1F6B0B86" w14:textId="77777777" w:rsidTr="00340D3E">
        <w:trPr>
          <w:trHeight w:val="384"/>
          <w:jc w:val="center"/>
        </w:trPr>
        <w:tc>
          <w:tcPr>
            <w:tcW w:w="1899" w:type="dxa"/>
            <w:shd w:val="clear" w:color="000000" w:fill="auto"/>
            <w:noWrap/>
          </w:tcPr>
          <w:p w14:paraId="6B3BF852"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2"/>
            <w:vMerge/>
            <w:shd w:val="clear" w:color="000000" w:fill="auto"/>
          </w:tcPr>
          <w:p w14:paraId="76B26343" w14:textId="77777777" w:rsidR="004328B5" w:rsidRPr="00F633DA" w:rsidRDefault="004328B5" w:rsidP="00D419E9">
            <w:pPr>
              <w:rPr>
                <w:sz w:val="20"/>
                <w:szCs w:val="20"/>
              </w:rPr>
            </w:pPr>
          </w:p>
        </w:tc>
        <w:tc>
          <w:tcPr>
            <w:tcW w:w="4292" w:type="dxa"/>
            <w:shd w:val="clear" w:color="000000" w:fill="auto"/>
          </w:tcPr>
          <w:p w14:paraId="3496FCBF" w14:textId="77777777" w:rsidR="004328B5" w:rsidRPr="00F633DA" w:rsidRDefault="004328B5" w:rsidP="00D419E9">
            <w:pPr>
              <w:rPr>
                <w:sz w:val="20"/>
                <w:szCs w:val="20"/>
              </w:rPr>
            </w:pPr>
            <w:r w:rsidRPr="004C3DA3">
              <w:rPr>
                <w:sz w:val="20"/>
                <w:szCs w:val="20"/>
              </w:rPr>
              <w:t>Скоби не відокремлюються.</w:t>
            </w:r>
          </w:p>
        </w:tc>
      </w:tr>
      <w:tr w:rsidR="004328B5" w:rsidRPr="00F51EED" w14:paraId="0376B7E3" w14:textId="77777777" w:rsidTr="00D419E9">
        <w:trPr>
          <w:trHeight w:val="673"/>
          <w:jc w:val="center"/>
        </w:trPr>
        <w:tc>
          <w:tcPr>
            <w:tcW w:w="1899" w:type="dxa"/>
            <w:shd w:val="clear" w:color="000000" w:fill="auto"/>
            <w:noWrap/>
          </w:tcPr>
          <w:p w14:paraId="68A5C8E0" w14:textId="77777777" w:rsidR="004328B5" w:rsidRPr="00181F3C" w:rsidRDefault="004328B5" w:rsidP="00D419E9">
            <w:pPr>
              <w:jc w:val="center"/>
              <w:rPr>
                <w:b/>
                <w:bCs/>
                <w:sz w:val="20"/>
                <w:szCs w:val="20"/>
                <w:lang w:val="uk-UA"/>
              </w:rPr>
            </w:pPr>
            <w:r w:rsidRPr="00181F3C">
              <w:rPr>
                <w:b/>
                <w:bCs/>
                <w:sz w:val="22"/>
                <w:szCs w:val="22"/>
                <w:lang w:val="uk-UA"/>
              </w:rPr>
              <w:t>Позиція</w:t>
            </w:r>
          </w:p>
        </w:tc>
        <w:tc>
          <w:tcPr>
            <w:tcW w:w="1559" w:type="dxa"/>
            <w:shd w:val="clear" w:color="000000" w:fill="auto"/>
          </w:tcPr>
          <w:p w14:paraId="3B18383B" w14:textId="77777777" w:rsidR="004328B5" w:rsidRPr="00181F3C" w:rsidRDefault="004328B5" w:rsidP="00D419E9">
            <w:pPr>
              <w:jc w:val="center"/>
              <w:rPr>
                <w:b/>
                <w:bCs/>
                <w:sz w:val="20"/>
                <w:szCs w:val="20"/>
              </w:rPr>
            </w:pPr>
            <w:r w:rsidRPr="00181F3C">
              <w:rPr>
                <w:b/>
                <w:bCs/>
                <w:sz w:val="22"/>
                <w:szCs w:val="22"/>
                <w:lang w:val="uk-UA"/>
              </w:rPr>
              <w:t>Умови зберігання</w:t>
            </w:r>
          </w:p>
        </w:tc>
        <w:tc>
          <w:tcPr>
            <w:tcW w:w="2074" w:type="dxa"/>
            <w:shd w:val="clear" w:color="000000" w:fill="auto"/>
            <w:noWrap/>
          </w:tcPr>
          <w:p w14:paraId="2B31F6C4" w14:textId="77777777" w:rsidR="004328B5" w:rsidRPr="00181F3C" w:rsidRDefault="004328B5" w:rsidP="00D419E9">
            <w:pPr>
              <w:jc w:val="center"/>
              <w:rPr>
                <w:b/>
                <w:bCs/>
                <w:sz w:val="20"/>
                <w:szCs w:val="20"/>
                <w:lang w:val="uk-UA"/>
              </w:rPr>
            </w:pPr>
            <w:r w:rsidRPr="00181F3C">
              <w:rPr>
                <w:b/>
                <w:bCs/>
                <w:sz w:val="22"/>
                <w:szCs w:val="22"/>
                <w:lang w:val="uk-UA"/>
              </w:rPr>
              <w:t>Умови відвантаження</w:t>
            </w:r>
          </w:p>
        </w:tc>
        <w:tc>
          <w:tcPr>
            <w:tcW w:w="4292" w:type="dxa"/>
            <w:shd w:val="clear" w:color="000000" w:fill="auto"/>
          </w:tcPr>
          <w:p w14:paraId="36D4940C" w14:textId="77777777" w:rsidR="004328B5" w:rsidRPr="00181F3C"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144057D8" w14:textId="77777777" w:rsidR="004328B5" w:rsidRPr="00181F3C" w:rsidRDefault="004328B5" w:rsidP="00D419E9">
            <w:pPr>
              <w:jc w:val="center"/>
              <w:rPr>
                <w:b/>
                <w:bCs/>
                <w:sz w:val="20"/>
                <w:szCs w:val="20"/>
                <w:lang w:val="uk-UA"/>
              </w:rPr>
            </w:pPr>
            <w:r w:rsidRPr="00181F3C">
              <w:rPr>
                <w:b/>
                <w:bCs/>
                <w:sz w:val="22"/>
                <w:szCs w:val="22"/>
                <w:lang w:val="uk-UA"/>
              </w:rPr>
              <w:t>доповнення</w:t>
            </w:r>
          </w:p>
        </w:tc>
      </w:tr>
      <w:tr w:rsidR="004328B5" w:rsidRPr="00F51EED" w14:paraId="70505B46" w14:textId="77777777" w:rsidTr="00D419E9">
        <w:trPr>
          <w:trHeight w:val="673"/>
          <w:jc w:val="center"/>
        </w:trPr>
        <w:tc>
          <w:tcPr>
            <w:tcW w:w="1899" w:type="dxa"/>
            <w:shd w:val="clear" w:color="000000" w:fill="auto"/>
            <w:noWrap/>
          </w:tcPr>
          <w:p w14:paraId="7C793EB3"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2"/>
            <w:shd w:val="clear" w:color="000000" w:fill="auto"/>
          </w:tcPr>
          <w:p w14:paraId="526764EB" w14:textId="77777777" w:rsidR="004328B5" w:rsidRPr="00F178BD" w:rsidRDefault="004328B5" w:rsidP="00D419E9">
            <w:pPr>
              <w:jc w:val="center"/>
              <w:rPr>
                <w:sz w:val="20"/>
                <w:szCs w:val="20"/>
                <w:lang w:val="uk-UA"/>
              </w:rPr>
            </w:pPr>
            <w:r>
              <w:rPr>
                <w:sz w:val="20"/>
                <w:szCs w:val="20"/>
                <w:lang w:val="uk-UA"/>
              </w:rPr>
              <w:t>В біг-бегах або п</w:t>
            </w:r>
            <w:r w:rsidRPr="00883B98">
              <w:rPr>
                <w:sz w:val="20"/>
                <w:szCs w:val="20"/>
              </w:rPr>
              <w:t>оліетиленових мішках з-пі</w:t>
            </w:r>
            <w:r>
              <w:rPr>
                <w:sz w:val="20"/>
                <w:szCs w:val="20"/>
                <w:lang w:val="uk-UA"/>
              </w:rPr>
              <w:t>д</w:t>
            </w:r>
            <w:r w:rsidRPr="00883B98">
              <w:rPr>
                <w:sz w:val="20"/>
                <w:szCs w:val="20"/>
              </w:rPr>
              <w:t xml:space="preserve"> ПЕТ преформи</w:t>
            </w:r>
            <w:r>
              <w:rPr>
                <w:sz w:val="20"/>
                <w:szCs w:val="20"/>
                <w:lang w:val="uk-UA"/>
              </w:rPr>
              <w:t>, відвантаження -  без піддонів.</w:t>
            </w:r>
          </w:p>
          <w:p w14:paraId="63976A01" w14:textId="77777777" w:rsidR="004328B5" w:rsidRPr="001B0D64" w:rsidRDefault="004328B5" w:rsidP="00D419E9">
            <w:pPr>
              <w:rPr>
                <w:sz w:val="20"/>
                <w:szCs w:val="20"/>
                <w:lang w:val="uk-UA"/>
              </w:rPr>
            </w:pPr>
          </w:p>
        </w:tc>
        <w:tc>
          <w:tcPr>
            <w:tcW w:w="4292" w:type="dxa"/>
            <w:shd w:val="clear" w:color="000000" w:fill="auto"/>
          </w:tcPr>
          <w:p w14:paraId="42CA9203" w14:textId="77777777" w:rsidR="004328B5" w:rsidRPr="00F633DA" w:rsidRDefault="004328B5" w:rsidP="00D419E9">
            <w:pPr>
              <w:rPr>
                <w:sz w:val="20"/>
                <w:szCs w:val="20"/>
              </w:rPr>
            </w:pPr>
            <w:r>
              <w:rPr>
                <w:sz w:val="20"/>
                <w:szCs w:val="20"/>
                <w:lang w:val="uk-UA"/>
              </w:rPr>
              <w:t>Можливы залишки рідини.</w:t>
            </w:r>
          </w:p>
        </w:tc>
      </w:tr>
    </w:tbl>
    <w:p w14:paraId="529C8166"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lastRenderedPageBreak/>
        <w:t>ВЦ Київ</w:t>
      </w:r>
    </w:p>
    <w:p w14:paraId="591D0A02" w14:textId="77777777" w:rsidR="004328B5" w:rsidRPr="0046768F" w:rsidRDefault="004328B5" w:rsidP="004328B5">
      <w:pPr>
        <w:widowControl w:val="0"/>
        <w:rPr>
          <w:rFonts w:eastAsia="Batang"/>
          <w:b/>
          <w:bCs/>
          <w:spacing w:val="-4"/>
          <w:lang w:val="uk-UA"/>
        </w:rPr>
      </w:pP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667"/>
        <w:gridCol w:w="1510"/>
        <w:gridCol w:w="1390"/>
      </w:tblGrid>
      <w:tr w:rsidR="004328B5" w:rsidRPr="00F51EED" w14:paraId="510FE6AE" w14:textId="77777777" w:rsidTr="00D419E9">
        <w:trPr>
          <w:trHeight w:val="227"/>
          <w:jc w:val="center"/>
        </w:trPr>
        <w:tc>
          <w:tcPr>
            <w:tcW w:w="5015" w:type="dxa"/>
            <w:shd w:val="clear" w:color="000000" w:fill="BFBFBF"/>
            <w:noWrap/>
            <w:vAlign w:val="bottom"/>
            <w:hideMark/>
          </w:tcPr>
          <w:p w14:paraId="4A15D467"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7" w:type="dxa"/>
            <w:shd w:val="clear" w:color="000000" w:fill="BFBFBF"/>
            <w:noWrap/>
            <w:vAlign w:val="bottom"/>
            <w:hideMark/>
          </w:tcPr>
          <w:p w14:paraId="42825FEA" w14:textId="77777777" w:rsidR="004328B5" w:rsidRPr="00EF68B3" w:rsidRDefault="004328B5" w:rsidP="00D419E9">
            <w:pPr>
              <w:jc w:val="center"/>
              <w:rPr>
                <w:b/>
                <w:bCs/>
                <w:sz w:val="22"/>
                <w:szCs w:val="22"/>
                <w:lang w:val="uk-UA"/>
              </w:rPr>
            </w:pPr>
            <w:r w:rsidRPr="00EF68B3">
              <w:rPr>
                <w:b/>
                <w:bCs/>
                <w:sz w:val="22"/>
                <w:szCs w:val="22"/>
                <w:lang w:val="uk-UA"/>
              </w:rPr>
              <w:t>Од. вим.</w:t>
            </w:r>
          </w:p>
        </w:tc>
        <w:tc>
          <w:tcPr>
            <w:tcW w:w="1510" w:type="dxa"/>
            <w:shd w:val="clear" w:color="000000" w:fill="BFBFBF"/>
            <w:noWrap/>
            <w:vAlign w:val="bottom"/>
            <w:hideMark/>
          </w:tcPr>
          <w:p w14:paraId="1EA66E73"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r w:rsidRPr="00EF68B3">
              <w:rPr>
                <w:b/>
                <w:bCs/>
                <w:sz w:val="22"/>
                <w:szCs w:val="22"/>
                <w:lang w:val="uk-UA"/>
              </w:rPr>
              <w:t>єм</w:t>
            </w:r>
          </w:p>
        </w:tc>
        <w:tc>
          <w:tcPr>
            <w:tcW w:w="1390" w:type="dxa"/>
            <w:shd w:val="clear" w:color="000000" w:fill="BFBFBF"/>
          </w:tcPr>
          <w:p w14:paraId="71E7EE77" w14:textId="77777777" w:rsidR="004328B5" w:rsidRPr="00EF68B3" w:rsidRDefault="004328B5" w:rsidP="00D419E9">
            <w:pPr>
              <w:jc w:val="center"/>
              <w:rPr>
                <w:b/>
                <w:bCs/>
                <w:sz w:val="22"/>
                <w:szCs w:val="22"/>
                <w:lang w:val="uk-UA"/>
              </w:rPr>
            </w:pPr>
          </w:p>
          <w:p w14:paraId="69B45060"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457C6A89"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0A2543" w:rsidRPr="00F51EED" w14:paraId="5E25671D" w14:textId="77777777" w:rsidTr="00ED2D23">
        <w:trPr>
          <w:trHeight w:val="227"/>
          <w:jc w:val="center"/>
        </w:trPr>
        <w:tc>
          <w:tcPr>
            <w:tcW w:w="5015" w:type="dxa"/>
            <w:shd w:val="clear" w:color="000000" w:fill="auto"/>
            <w:noWrap/>
          </w:tcPr>
          <w:p w14:paraId="6A11840A" w14:textId="77777777" w:rsidR="000A2543" w:rsidRPr="0026471E" w:rsidRDefault="000A2543" w:rsidP="000A2543">
            <w:pPr>
              <w:rPr>
                <w:bCs/>
                <w:sz w:val="20"/>
                <w:szCs w:val="20"/>
                <w:lang w:val="uk-UA"/>
              </w:rPr>
            </w:pPr>
            <w:r w:rsidRPr="0026471E">
              <w:rPr>
                <w:bCs/>
                <w:sz w:val="20"/>
                <w:szCs w:val="20"/>
                <w:lang w:val="uk-UA"/>
              </w:rPr>
              <w:t>Відходи плівки поліетиленової</w:t>
            </w:r>
          </w:p>
        </w:tc>
        <w:tc>
          <w:tcPr>
            <w:tcW w:w="667" w:type="dxa"/>
            <w:shd w:val="clear" w:color="000000" w:fill="auto"/>
            <w:noWrap/>
          </w:tcPr>
          <w:p w14:paraId="3D0363E0" w14:textId="77777777" w:rsidR="000A2543" w:rsidRDefault="000A2543" w:rsidP="000A2543">
            <w:pPr>
              <w:jc w:val="center"/>
              <w:rPr>
                <w:sz w:val="20"/>
                <w:szCs w:val="20"/>
                <w:lang w:val="uk-UA"/>
              </w:rPr>
            </w:pPr>
          </w:p>
          <w:p w14:paraId="461B65F6" w14:textId="77777777" w:rsidR="000A2543" w:rsidRPr="00D5357D" w:rsidRDefault="000A2543" w:rsidP="000A2543">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0F396" w14:textId="586D3970" w:rsidR="000A2543" w:rsidRPr="00DA4A0F" w:rsidRDefault="000A2543" w:rsidP="000A2543">
            <w:pPr>
              <w:jc w:val="center"/>
              <w:rPr>
                <w:b/>
                <w:bCs/>
                <w:sz w:val="20"/>
                <w:szCs w:val="20"/>
                <w:lang w:val="uk-UA"/>
              </w:rPr>
            </w:pPr>
            <w:r w:rsidRPr="00C527CC">
              <w:rPr>
                <w:b/>
                <w:bCs/>
                <w:sz w:val="20"/>
                <w:szCs w:val="20"/>
                <w:lang w:val="uk-UA"/>
              </w:rPr>
              <w:t>1</w:t>
            </w:r>
            <w:r w:rsidR="006852D3">
              <w:rPr>
                <w:b/>
                <w:bCs/>
                <w:sz w:val="20"/>
                <w:szCs w:val="20"/>
                <w:lang w:val="uk-UA"/>
              </w:rPr>
              <w:t>76</w:t>
            </w:r>
            <w:r w:rsidR="00715829">
              <w:rPr>
                <w:b/>
                <w:bCs/>
                <w:sz w:val="20"/>
                <w:szCs w:val="20"/>
                <w:lang w:val="uk-UA"/>
              </w:rPr>
              <w:t xml:space="preserve"> </w:t>
            </w:r>
            <w:r w:rsidR="006852D3">
              <w:rPr>
                <w:b/>
                <w:bCs/>
                <w:sz w:val="20"/>
                <w:szCs w:val="20"/>
                <w:lang w:val="uk-UA"/>
              </w:rPr>
              <w:t>890</w:t>
            </w:r>
            <w:r w:rsidRPr="00C527CC">
              <w:rPr>
                <w:b/>
                <w:bCs/>
                <w:sz w:val="20"/>
                <w:szCs w:val="20"/>
                <w:lang w:val="uk-UA"/>
              </w:rPr>
              <w:t>,0</w:t>
            </w:r>
          </w:p>
        </w:tc>
        <w:tc>
          <w:tcPr>
            <w:tcW w:w="1390" w:type="dxa"/>
            <w:vMerge w:val="restart"/>
            <w:shd w:val="clear" w:color="000000" w:fill="auto"/>
          </w:tcPr>
          <w:p w14:paraId="45ADC8D0" w14:textId="77777777" w:rsidR="000A2543" w:rsidRDefault="000A2543" w:rsidP="000A2543">
            <w:pPr>
              <w:rPr>
                <w:sz w:val="20"/>
                <w:szCs w:val="20"/>
              </w:rPr>
            </w:pPr>
          </w:p>
          <w:p w14:paraId="36FDAF33" w14:textId="77777777" w:rsidR="000A2543" w:rsidRDefault="000A2543" w:rsidP="000A2543">
            <w:pPr>
              <w:rPr>
                <w:sz w:val="20"/>
                <w:szCs w:val="20"/>
              </w:rPr>
            </w:pPr>
          </w:p>
          <w:p w14:paraId="3D3716FD" w14:textId="77777777" w:rsidR="000A2543" w:rsidRDefault="000A2543" w:rsidP="000A2543">
            <w:pPr>
              <w:rPr>
                <w:sz w:val="20"/>
                <w:szCs w:val="20"/>
              </w:rPr>
            </w:pPr>
          </w:p>
          <w:p w14:paraId="0579AB20" w14:textId="77777777" w:rsidR="000A2543" w:rsidRDefault="000A2543" w:rsidP="000A2543">
            <w:pPr>
              <w:rPr>
                <w:sz w:val="20"/>
                <w:szCs w:val="20"/>
              </w:rPr>
            </w:pPr>
          </w:p>
          <w:p w14:paraId="27A69B7B" w14:textId="77777777" w:rsidR="000A2543" w:rsidRDefault="000A2543" w:rsidP="000A2543">
            <w:pPr>
              <w:rPr>
                <w:sz w:val="20"/>
                <w:szCs w:val="20"/>
              </w:rPr>
            </w:pPr>
          </w:p>
          <w:p w14:paraId="3DA781A5" w14:textId="77777777" w:rsidR="000A2543" w:rsidRPr="00883B98" w:rsidRDefault="000A2543" w:rsidP="000A2543">
            <w:pPr>
              <w:rPr>
                <w:sz w:val="20"/>
                <w:szCs w:val="20"/>
              </w:rPr>
            </w:pPr>
            <w:r w:rsidRPr="002C3ECB">
              <w:rPr>
                <w:sz w:val="20"/>
                <w:szCs w:val="20"/>
              </w:rPr>
              <w:t xml:space="preserve">Обов'язкова наявність </w:t>
            </w:r>
            <w:r w:rsidRPr="00C76FF3">
              <w:rPr>
                <w:sz w:val="20"/>
                <w:szCs w:val="20"/>
                <w:highlight w:val="yellow"/>
                <w:lang w:val="uk-UA"/>
              </w:rPr>
              <w:t xml:space="preserve">до 2-х </w:t>
            </w:r>
            <w:r w:rsidRPr="00C76FF3">
              <w:rPr>
                <w:sz w:val="20"/>
                <w:szCs w:val="20"/>
                <w:highlight w:val="yellow"/>
              </w:rPr>
              <w:t>вантажників</w:t>
            </w:r>
            <w:r w:rsidRPr="002C3ECB">
              <w:rPr>
                <w:sz w:val="20"/>
                <w:szCs w:val="20"/>
              </w:rPr>
              <w:t xml:space="preserve"> (Покупця) для рівномірного розподілу вантажу по кузову авто.</w:t>
            </w:r>
            <w:r w:rsidRPr="00C76FF3">
              <w:rPr>
                <w:sz w:val="20"/>
                <w:szCs w:val="20"/>
                <w:highlight w:val="yellow"/>
                <w:lang w:val="uk-UA"/>
              </w:rPr>
              <w:t xml:space="preserve"> </w:t>
            </w:r>
          </w:p>
        </w:tc>
      </w:tr>
      <w:tr w:rsidR="000A2543" w:rsidRPr="00F51EED" w14:paraId="3B90B7ED" w14:textId="77777777" w:rsidTr="00ED2D23">
        <w:trPr>
          <w:trHeight w:val="227"/>
          <w:jc w:val="center"/>
        </w:trPr>
        <w:tc>
          <w:tcPr>
            <w:tcW w:w="5015" w:type="dxa"/>
            <w:shd w:val="clear" w:color="000000" w:fill="auto"/>
            <w:noWrap/>
          </w:tcPr>
          <w:p w14:paraId="5BF1AB02" w14:textId="77777777" w:rsidR="000A2543" w:rsidRPr="0026471E" w:rsidRDefault="000A2543" w:rsidP="000A2543">
            <w:pPr>
              <w:rPr>
                <w:bCs/>
                <w:sz w:val="20"/>
                <w:szCs w:val="20"/>
                <w:lang w:val="uk-UA"/>
              </w:rPr>
            </w:pPr>
            <w:r w:rsidRPr="0026471E">
              <w:rPr>
                <w:bCs/>
                <w:sz w:val="20"/>
                <w:szCs w:val="20"/>
                <w:lang w:val="uk-UA"/>
              </w:rPr>
              <w:t>Відходи стрейч-плівки</w:t>
            </w:r>
          </w:p>
        </w:tc>
        <w:tc>
          <w:tcPr>
            <w:tcW w:w="667" w:type="dxa"/>
            <w:shd w:val="clear" w:color="000000" w:fill="auto"/>
            <w:noWrap/>
          </w:tcPr>
          <w:p w14:paraId="613A6602" w14:textId="77777777" w:rsidR="000A2543" w:rsidRDefault="000A2543" w:rsidP="000A2543">
            <w:pPr>
              <w:jc w:val="center"/>
              <w:rPr>
                <w:sz w:val="20"/>
                <w:szCs w:val="20"/>
                <w:lang w:val="uk-UA"/>
              </w:rPr>
            </w:pPr>
          </w:p>
          <w:p w14:paraId="1868455A" w14:textId="77777777" w:rsidR="000A2543" w:rsidRDefault="000A2543" w:rsidP="000A254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73395360" w14:textId="094C6F79" w:rsidR="000A2543" w:rsidRPr="00C527CC" w:rsidRDefault="00A44899" w:rsidP="000A2543">
            <w:pPr>
              <w:jc w:val="center"/>
              <w:rPr>
                <w:b/>
                <w:bCs/>
                <w:sz w:val="20"/>
                <w:szCs w:val="20"/>
                <w:lang w:val="uk-UA"/>
              </w:rPr>
            </w:pPr>
            <w:r>
              <w:rPr>
                <w:b/>
                <w:bCs/>
                <w:sz w:val="20"/>
                <w:szCs w:val="20"/>
                <w:lang w:val="uk-UA"/>
              </w:rPr>
              <w:t>50 820</w:t>
            </w:r>
            <w:r w:rsidR="000A2543" w:rsidRPr="00C527CC">
              <w:rPr>
                <w:b/>
                <w:bCs/>
                <w:sz w:val="20"/>
                <w:szCs w:val="20"/>
                <w:lang w:val="uk-UA"/>
              </w:rPr>
              <w:t>,0</w:t>
            </w:r>
          </w:p>
        </w:tc>
        <w:tc>
          <w:tcPr>
            <w:tcW w:w="1390" w:type="dxa"/>
            <w:vMerge/>
            <w:shd w:val="clear" w:color="000000" w:fill="auto"/>
          </w:tcPr>
          <w:p w14:paraId="7940873A" w14:textId="77777777" w:rsidR="000A2543" w:rsidRPr="0000530C" w:rsidRDefault="000A2543" w:rsidP="000A2543">
            <w:pPr>
              <w:rPr>
                <w:sz w:val="20"/>
                <w:szCs w:val="20"/>
                <w:lang w:val="en-US"/>
              </w:rPr>
            </w:pPr>
          </w:p>
        </w:tc>
      </w:tr>
      <w:tr w:rsidR="000A2543" w:rsidRPr="00F51EED" w14:paraId="13FF0508" w14:textId="77777777" w:rsidTr="00ED2D23">
        <w:trPr>
          <w:trHeight w:val="227"/>
          <w:jc w:val="center"/>
        </w:trPr>
        <w:tc>
          <w:tcPr>
            <w:tcW w:w="5015" w:type="dxa"/>
            <w:shd w:val="clear" w:color="000000" w:fill="auto"/>
            <w:noWrap/>
          </w:tcPr>
          <w:p w14:paraId="39ECE2AE" w14:textId="77777777" w:rsidR="000A2543" w:rsidRPr="0026471E" w:rsidRDefault="000A2543" w:rsidP="000A2543">
            <w:pPr>
              <w:rPr>
                <w:bCs/>
                <w:sz w:val="20"/>
                <w:szCs w:val="20"/>
              </w:rPr>
            </w:pPr>
            <w:r w:rsidRPr="0026471E">
              <w:rPr>
                <w:bCs/>
                <w:sz w:val="20"/>
                <w:szCs w:val="20"/>
              </w:rPr>
              <w:t>Відходи ПЕТ пляшки</w:t>
            </w:r>
          </w:p>
        </w:tc>
        <w:tc>
          <w:tcPr>
            <w:tcW w:w="667" w:type="dxa"/>
            <w:shd w:val="clear" w:color="000000" w:fill="auto"/>
            <w:noWrap/>
          </w:tcPr>
          <w:p w14:paraId="4FC0F00C" w14:textId="77777777" w:rsidR="000A2543" w:rsidRDefault="000A2543" w:rsidP="000A2543">
            <w:pPr>
              <w:jc w:val="center"/>
              <w:rPr>
                <w:sz w:val="20"/>
                <w:szCs w:val="20"/>
                <w:lang w:val="uk-UA"/>
              </w:rPr>
            </w:pPr>
          </w:p>
          <w:p w14:paraId="37C5D719" w14:textId="77777777" w:rsidR="000A2543" w:rsidRDefault="000A2543" w:rsidP="000A2543">
            <w:pPr>
              <w:jc w:val="center"/>
              <w:rPr>
                <w:sz w:val="20"/>
                <w:szCs w:val="20"/>
                <w:lang w:val="uk-UA"/>
              </w:rPr>
            </w:pPr>
            <w:r>
              <w:rPr>
                <w:sz w:val="20"/>
                <w:szCs w:val="20"/>
                <w:lang w:val="uk-UA"/>
              </w:rPr>
              <w:t>кг</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BD9B2A6" w14:textId="63A3C82D" w:rsidR="000A2543" w:rsidRPr="00C527CC" w:rsidRDefault="00A44899" w:rsidP="000A2543">
            <w:pPr>
              <w:jc w:val="center"/>
              <w:rPr>
                <w:b/>
                <w:bCs/>
                <w:sz w:val="20"/>
                <w:szCs w:val="20"/>
                <w:lang w:val="uk-UA"/>
              </w:rPr>
            </w:pPr>
            <w:r>
              <w:rPr>
                <w:b/>
                <w:bCs/>
                <w:sz w:val="20"/>
                <w:szCs w:val="20"/>
                <w:lang w:val="uk-UA"/>
              </w:rPr>
              <w:t>15 980</w:t>
            </w:r>
            <w:r w:rsidR="000A2543" w:rsidRPr="00C527CC">
              <w:rPr>
                <w:b/>
                <w:bCs/>
                <w:sz w:val="20"/>
                <w:szCs w:val="20"/>
                <w:lang w:val="uk-UA"/>
              </w:rPr>
              <w:t>,0</w:t>
            </w:r>
          </w:p>
        </w:tc>
        <w:tc>
          <w:tcPr>
            <w:tcW w:w="1390" w:type="dxa"/>
            <w:vMerge/>
            <w:shd w:val="clear" w:color="000000" w:fill="auto"/>
          </w:tcPr>
          <w:p w14:paraId="29A7589B" w14:textId="77777777" w:rsidR="000A2543" w:rsidRPr="00F633DA" w:rsidRDefault="000A2543" w:rsidP="000A2543">
            <w:pPr>
              <w:rPr>
                <w:sz w:val="20"/>
                <w:szCs w:val="20"/>
              </w:rPr>
            </w:pPr>
          </w:p>
        </w:tc>
      </w:tr>
      <w:tr w:rsidR="00C527CC" w:rsidRPr="00F51EED" w14:paraId="1D1BFDDE" w14:textId="77777777" w:rsidTr="00E72B66">
        <w:trPr>
          <w:trHeight w:val="227"/>
          <w:jc w:val="center"/>
        </w:trPr>
        <w:tc>
          <w:tcPr>
            <w:tcW w:w="5015" w:type="dxa"/>
            <w:shd w:val="clear" w:color="000000" w:fill="auto"/>
            <w:noWrap/>
          </w:tcPr>
          <w:p w14:paraId="00CABAD5" w14:textId="77777777" w:rsidR="00C527CC" w:rsidRPr="0026471E" w:rsidRDefault="00C527CC" w:rsidP="00C527CC">
            <w:pPr>
              <w:rPr>
                <w:bCs/>
                <w:sz w:val="20"/>
                <w:szCs w:val="20"/>
                <w:lang w:val="uk-UA"/>
              </w:rPr>
            </w:pPr>
            <w:r w:rsidRPr="0026471E">
              <w:rPr>
                <w:bCs/>
                <w:sz w:val="20"/>
                <w:szCs w:val="20"/>
                <w:lang w:val="uk-UA"/>
              </w:rPr>
              <w:t>Відходи поліпропілену</w:t>
            </w:r>
          </w:p>
        </w:tc>
        <w:tc>
          <w:tcPr>
            <w:tcW w:w="667" w:type="dxa"/>
            <w:shd w:val="clear" w:color="000000" w:fill="auto"/>
            <w:noWrap/>
          </w:tcPr>
          <w:p w14:paraId="7C6E3187" w14:textId="77777777" w:rsidR="00C527CC" w:rsidRDefault="00C527CC" w:rsidP="00C527CC">
            <w:pPr>
              <w:jc w:val="center"/>
              <w:rPr>
                <w:sz w:val="20"/>
                <w:szCs w:val="20"/>
                <w:lang w:val="uk-UA"/>
              </w:rPr>
            </w:pPr>
          </w:p>
          <w:p w14:paraId="2A6EF212" w14:textId="77777777" w:rsidR="00C527CC" w:rsidRDefault="00C527CC" w:rsidP="00C527CC">
            <w:pPr>
              <w:jc w:val="center"/>
              <w:rPr>
                <w:sz w:val="20"/>
                <w:szCs w:val="20"/>
                <w:lang w:val="uk-UA"/>
              </w:rPr>
            </w:pPr>
            <w:r>
              <w:rPr>
                <w:sz w:val="20"/>
                <w:szCs w:val="20"/>
                <w:lang w:val="uk-UA"/>
              </w:rPr>
              <w:t>кг</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95C73" w14:textId="4FC084F1" w:rsidR="00C527CC" w:rsidRPr="00C527CC" w:rsidRDefault="001270BA" w:rsidP="00C527CC">
            <w:pPr>
              <w:jc w:val="center"/>
              <w:rPr>
                <w:b/>
                <w:bCs/>
                <w:sz w:val="20"/>
                <w:szCs w:val="20"/>
                <w:lang w:val="uk-UA"/>
              </w:rPr>
            </w:pPr>
            <w:r>
              <w:rPr>
                <w:b/>
                <w:bCs/>
                <w:sz w:val="20"/>
                <w:szCs w:val="20"/>
                <w:lang w:val="uk-UA"/>
              </w:rPr>
              <w:t>10</w:t>
            </w:r>
            <w:r w:rsidR="00C527CC" w:rsidRPr="00C527CC">
              <w:rPr>
                <w:b/>
                <w:bCs/>
                <w:sz w:val="20"/>
                <w:szCs w:val="20"/>
                <w:lang w:val="uk-UA"/>
              </w:rPr>
              <w:t>,0</w:t>
            </w:r>
          </w:p>
        </w:tc>
        <w:tc>
          <w:tcPr>
            <w:tcW w:w="1390" w:type="dxa"/>
            <w:vMerge/>
            <w:shd w:val="clear" w:color="000000" w:fill="auto"/>
          </w:tcPr>
          <w:p w14:paraId="026CA5A9" w14:textId="77777777" w:rsidR="00C527CC" w:rsidRPr="00F633DA" w:rsidRDefault="00C527CC" w:rsidP="00C527CC">
            <w:pPr>
              <w:rPr>
                <w:sz w:val="20"/>
                <w:szCs w:val="20"/>
              </w:rPr>
            </w:pPr>
          </w:p>
        </w:tc>
      </w:tr>
      <w:tr w:rsidR="00C527CC" w:rsidRPr="00F51EED" w14:paraId="212CBFAA" w14:textId="77777777" w:rsidTr="00E72B66">
        <w:trPr>
          <w:trHeight w:val="227"/>
          <w:jc w:val="center"/>
        </w:trPr>
        <w:tc>
          <w:tcPr>
            <w:tcW w:w="5015" w:type="dxa"/>
            <w:shd w:val="clear" w:color="000000" w:fill="auto"/>
            <w:noWrap/>
          </w:tcPr>
          <w:p w14:paraId="55E6ED57" w14:textId="77777777" w:rsidR="00C527CC" w:rsidRPr="0026471E" w:rsidRDefault="00C527CC" w:rsidP="00C527CC">
            <w:pPr>
              <w:rPr>
                <w:bCs/>
                <w:sz w:val="20"/>
                <w:szCs w:val="20"/>
                <w:lang w:val="uk-UA"/>
              </w:rPr>
            </w:pPr>
            <w:r w:rsidRPr="0026471E">
              <w:rPr>
                <w:bCs/>
                <w:sz w:val="20"/>
                <w:szCs w:val="20"/>
                <w:lang w:val="uk-UA"/>
              </w:rPr>
              <w:t>Відходи поліетилену</w:t>
            </w:r>
          </w:p>
        </w:tc>
        <w:tc>
          <w:tcPr>
            <w:tcW w:w="667" w:type="dxa"/>
            <w:shd w:val="clear" w:color="000000" w:fill="auto"/>
            <w:noWrap/>
          </w:tcPr>
          <w:p w14:paraId="172BFC39" w14:textId="77777777" w:rsidR="00C527CC" w:rsidRDefault="00C527CC" w:rsidP="00C527CC">
            <w:pPr>
              <w:jc w:val="center"/>
              <w:rPr>
                <w:sz w:val="20"/>
                <w:szCs w:val="20"/>
                <w:lang w:val="uk-UA"/>
              </w:rPr>
            </w:pPr>
          </w:p>
          <w:p w14:paraId="0D77D37A"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8F8AEB6" w14:textId="406937BD" w:rsidR="00C527CC" w:rsidRPr="00C527CC" w:rsidRDefault="00690267" w:rsidP="00C527CC">
            <w:pPr>
              <w:jc w:val="center"/>
              <w:rPr>
                <w:b/>
                <w:bCs/>
                <w:sz w:val="20"/>
                <w:szCs w:val="20"/>
                <w:lang w:val="uk-UA"/>
              </w:rPr>
            </w:pPr>
            <w:r>
              <w:rPr>
                <w:b/>
                <w:bCs/>
                <w:sz w:val="20"/>
                <w:szCs w:val="20"/>
                <w:lang w:val="uk-UA"/>
              </w:rPr>
              <w:t>0</w:t>
            </w:r>
            <w:r w:rsidR="00C527CC" w:rsidRPr="00C527CC">
              <w:rPr>
                <w:b/>
                <w:bCs/>
                <w:sz w:val="20"/>
                <w:szCs w:val="20"/>
                <w:lang w:val="uk-UA"/>
              </w:rPr>
              <w:t>,</w:t>
            </w:r>
            <w:r w:rsidR="005A13D2">
              <w:rPr>
                <w:b/>
                <w:bCs/>
                <w:sz w:val="20"/>
                <w:szCs w:val="20"/>
                <w:lang w:val="uk-UA"/>
              </w:rPr>
              <w:t>52</w:t>
            </w:r>
          </w:p>
        </w:tc>
        <w:tc>
          <w:tcPr>
            <w:tcW w:w="1390" w:type="dxa"/>
            <w:vMerge/>
            <w:shd w:val="clear" w:color="000000" w:fill="auto"/>
          </w:tcPr>
          <w:p w14:paraId="07534939" w14:textId="77777777" w:rsidR="00C527CC" w:rsidRPr="00F633DA" w:rsidRDefault="00C527CC" w:rsidP="00C527CC">
            <w:pPr>
              <w:rPr>
                <w:sz w:val="20"/>
                <w:szCs w:val="20"/>
              </w:rPr>
            </w:pPr>
          </w:p>
        </w:tc>
      </w:tr>
      <w:tr w:rsidR="00C527CC" w:rsidRPr="00F51EED" w14:paraId="0A640094" w14:textId="77777777" w:rsidTr="00E72B66">
        <w:trPr>
          <w:trHeight w:val="227"/>
          <w:jc w:val="center"/>
        </w:trPr>
        <w:tc>
          <w:tcPr>
            <w:tcW w:w="5015" w:type="dxa"/>
            <w:shd w:val="clear" w:color="000000" w:fill="auto"/>
            <w:noWrap/>
          </w:tcPr>
          <w:p w14:paraId="4CC199D3" w14:textId="77777777" w:rsidR="00C527CC" w:rsidRPr="0026471E" w:rsidRDefault="00C527CC" w:rsidP="00C527CC">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667" w:type="dxa"/>
            <w:shd w:val="clear" w:color="000000" w:fill="auto"/>
            <w:noWrap/>
          </w:tcPr>
          <w:p w14:paraId="3A370EEA" w14:textId="77777777" w:rsidR="00C527CC" w:rsidRDefault="00C527CC" w:rsidP="00C527CC">
            <w:pPr>
              <w:jc w:val="center"/>
              <w:rPr>
                <w:sz w:val="20"/>
                <w:szCs w:val="20"/>
                <w:lang w:val="uk-UA"/>
              </w:rPr>
            </w:pPr>
          </w:p>
          <w:p w14:paraId="6D4409FC"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664006B9" w14:textId="039C55E5" w:rsidR="00C527CC" w:rsidRPr="00C527CC" w:rsidRDefault="00C527CC" w:rsidP="00C527CC">
            <w:pPr>
              <w:jc w:val="center"/>
              <w:rPr>
                <w:b/>
                <w:bCs/>
                <w:sz w:val="20"/>
                <w:szCs w:val="20"/>
                <w:lang w:val="uk-UA"/>
              </w:rPr>
            </w:pPr>
            <w:r w:rsidRPr="00C527CC">
              <w:rPr>
                <w:b/>
                <w:bCs/>
                <w:sz w:val="20"/>
                <w:szCs w:val="20"/>
                <w:lang w:val="uk-UA"/>
              </w:rPr>
              <w:t>2,</w:t>
            </w:r>
            <w:r w:rsidR="00574BAE">
              <w:rPr>
                <w:b/>
                <w:bCs/>
                <w:sz w:val="20"/>
                <w:szCs w:val="20"/>
                <w:lang w:val="uk-UA"/>
              </w:rPr>
              <w:t>91</w:t>
            </w:r>
          </w:p>
        </w:tc>
        <w:tc>
          <w:tcPr>
            <w:tcW w:w="1390" w:type="dxa"/>
            <w:vMerge/>
            <w:shd w:val="clear" w:color="000000" w:fill="auto"/>
          </w:tcPr>
          <w:p w14:paraId="414EE2EA" w14:textId="77777777" w:rsidR="00C527CC" w:rsidRPr="00F633DA" w:rsidRDefault="00C527CC" w:rsidP="00C527CC">
            <w:pPr>
              <w:rPr>
                <w:sz w:val="20"/>
                <w:szCs w:val="20"/>
              </w:rPr>
            </w:pPr>
          </w:p>
        </w:tc>
      </w:tr>
      <w:tr w:rsidR="00C527CC" w:rsidRPr="00F51EED" w14:paraId="7CA608A1" w14:textId="77777777" w:rsidTr="00E72B66">
        <w:trPr>
          <w:trHeight w:val="227"/>
          <w:jc w:val="center"/>
        </w:trPr>
        <w:tc>
          <w:tcPr>
            <w:tcW w:w="5015" w:type="dxa"/>
            <w:shd w:val="clear" w:color="000000" w:fill="auto"/>
            <w:noWrap/>
          </w:tcPr>
          <w:p w14:paraId="3976F1E0" w14:textId="77777777" w:rsidR="00C527CC" w:rsidRPr="0026471E" w:rsidRDefault="00C527CC" w:rsidP="00C527CC">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667" w:type="dxa"/>
            <w:shd w:val="clear" w:color="000000" w:fill="auto"/>
            <w:noWrap/>
          </w:tcPr>
          <w:p w14:paraId="2329FC7D" w14:textId="77777777" w:rsidR="00C527CC" w:rsidRDefault="00C527CC" w:rsidP="00C527CC">
            <w:pPr>
              <w:jc w:val="center"/>
              <w:rPr>
                <w:sz w:val="20"/>
                <w:szCs w:val="20"/>
                <w:lang w:val="uk-UA"/>
              </w:rPr>
            </w:pPr>
          </w:p>
          <w:p w14:paraId="1CC80049" w14:textId="77777777" w:rsidR="00C527CC" w:rsidRDefault="00C527CC" w:rsidP="00C527CC">
            <w:pPr>
              <w:jc w:val="center"/>
              <w:rPr>
                <w:sz w:val="20"/>
                <w:szCs w:val="20"/>
                <w:lang w:val="uk-UA"/>
              </w:rPr>
            </w:pPr>
            <w:r>
              <w:rPr>
                <w:sz w:val="20"/>
                <w:szCs w:val="20"/>
                <w:lang w:val="uk-UA"/>
              </w:rPr>
              <w:t>шт.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3FBF9ED3" w14:textId="604307CA" w:rsidR="00C527CC" w:rsidRPr="00C527CC" w:rsidRDefault="009229B3" w:rsidP="00C527CC">
            <w:pPr>
              <w:jc w:val="center"/>
              <w:rPr>
                <w:b/>
                <w:bCs/>
                <w:sz w:val="20"/>
                <w:szCs w:val="20"/>
                <w:lang w:val="uk-UA"/>
              </w:rPr>
            </w:pPr>
            <w:r>
              <w:rPr>
                <w:b/>
                <w:bCs/>
                <w:sz w:val="20"/>
                <w:szCs w:val="20"/>
                <w:lang w:val="uk-UA"/>
              </w:rPr>
              <w:t>358</w:t>
            </w:r>
          </w:p>
        </w:tc>
        <w:tc>
          <w:tcPr>
            <w:tcW w:w="1390" w:type="dxa"/>
            <w:vMerge/>
            <w:shd w:val="clear" w:color="000000" w:fill="auto"/>
          </w:tcPr>
          <w:p w14:paraId="353CE83C" w14:textId="77777777" w:rsidR="00C527CC" w:rsidRPr="00F633DA" w:rsidRDefault="00C527CC" w:rsidP="00C527CC">
            <w:pPr>
              <w:rPr>
                <w:sz w:val="20"/>
                <w:szCs w:val="20"/>
              </w:rPr>
            </w:pPr>
          </w:p>
        </w:tc>
      </w:tr>
      <w:tr w:rsidR="00C527CC" w:rsidRPr="00F51EED" w14:paraId="122DF71E" w14:textId="77777777" w:rsidTr="00E72B66">
        <w:trPr>
          <w:trHeight w:val="227"/>
          <w:jc w:val="center"/>
        </w:trPr>
        <w:tc>
          <w:tcPr>
            <w:tcW w:w="5015" w:type="dxa"/>
            <w:shd w:val="clear" w:color="000000" w:fill="auto"/>
            <w:noWrap/>
          </w:tcPr>
          <w:p w14:paraId="08A60998" w14:textId="77777777" w:rsidR="00C527CC" w:rsidRPr="0026471E" w:rsidRDefault="00C527CC" w:rsidP="00C527CC">
            <w:pPr>
              <w:rPr>
                <w:bCs/>
                <w:sz w:val="20"/>
                <w:szCs w:val="20"/>
                <w:lang w:val="uk-UA"/>
              </w:rPr>
            </w:pPr>
            <w:r w:rsidRPr="0026471E">
              <w:rPr>
                <w:bCs/>
                <w:sz w:val="20"/>
                <w:szCs w:val="20"/>
                <w:lang w:val="uk-UA"/>
              </w:rPr>
              <w:t>Відходи бандажної стрічки</w:t>
            </w:r>
          </w:p>
        </w:tc>
        <w:tc>
          <w:tcPr>
            <w:tcW w:w="667" w:type="dxa"/>
            <w:shd w:val="clear" w:color="000000" w:fill="auto"/>
            <w:noWrap/>
          </w:tcPr>
          <w:p w14:paraId="64CABE7E" w14:textId="77777777" w:rsidR="00C527CC" w:rsidRDefault="00C527CC" w:rsidP="00C527CC">
            <w:pPr>
              <w:jc w:val="center"/>
              <w:rPr>
                <w:sz w:val="20"/>
                <w:szCs w:val="20"/>
                <w:lang w:val="uk-UA"/>
              </w:rPr>
            </w:pPr>
          </w:p>
          <w:p w14:paraId="50FAE368"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43F2DB62" w14:textId="5AC93BEA" w:rsidR="00C527CC" w:rsidRPr="00C527CC" w:rsidRDefault="00C527CC" w:rsidP="00C527CC">
            <w:pPr>
              <w:jc w:val="center"/>
              <w:rPr>
                <w:b/>
                <w:bCs/>
                <w:sz w:val="20"/>
                <w:szCs w:val="20"/>
                <w:lang w:val="uk-UA"/>
              </w:rPr>
            </w:pPr>
            <w:r w:rsidRPr="00C527CC">
              <w:rPr>
                <w:b/>
                <w:bCs/>
                <w:sz w:val="20"/>
                <w:szCs w:val="20"/>
                <w:lang w:val="uk-UA"/>
              </w:rPr>
              <w:t>16,</w:t>
            </w:r>
            <w:r w:rsidR="009229B3">
              <w:rPr>
                <w:b/>
                <w:bCs/>
                <w:sz w:val="20"/>
                <w:szCs w:val="20"/>
                <w:lang w:val="uk-UA"/>
              </w:rPr>
              <w:t>1</w:t>
            </w:r>
          </w:p>
        </w:tc>
        <w:tc>
          <w:tcPr>
            <w:tcW w:w="1390" w:type="dxa"/>
            <w:vMerge/>
            <w:shd w:val="clear" w:color="000000" w:fill="auto"/>
          </w:tcPr>
          <w:p w14:paraId="56D706D5" w14:textId="77777777" w:rsidR="00C527CC" w:rsidRPr="00F633DA" w:rsidRDefault="00C527CC" w:rsidP="00C527CC">
            <w:pPr>
              <w:rPr>
                <w:sz w:val="20"/>
                <w:szCs w:val="20"/>
              </w:rPr>
            </w:pPr>
          </w:p>
        </w:tc>
      </w:tr>
      <w:tr w:rsidR="00C527CC" w:rsidRPr="00F51EED" w14:paraId="443C50BF" w14:textId="77777777" w:rsidTr="00E72B66">
        <w:trPr>
          <w:trHeight w:val="227"/>
          <w:jc w:val="center"/>
        </w:trPr>
        <w:tc>
          <w:tcPr>
            <w:tcW w:w="5015" w:type="dxa"/>
            <w:shd w:val="clear" w:color="000000" w:fill="auto"/>
            <w:noWrap/>
          </w:tcPr>
          <w:p w14:paraId="086DF64B" w14:textId="77777777" w:rsidR="00C527CC" w:rsidRPr="0026471E" w:rsidRDefault="00C527CC" w:rsidP="00C527CC">
            <w:pPr>
              <w:rPr>
                <w:bCs/>
                <w:sz w:val="20"/>
                <w:szCs w:val="20"/>
                <w:lang w:val="uk-UA"/>
              </w:rPr>
            </w:pPr>
            <w:r w:rsidRPr="0026471E">
              <w:rPr>
                <w:bCs/>
                <w:sz w:val="20"/>
                <w:szCs w:val="20"/>
                <w:lang w:val="uk-UA"/>
              </w:rPr>
              <w:t>Лом алюмінієвої банки (відходи)</w:t>
            </w:r>
          </w:p>
        </w:tc>
        <w:tc>
          <w:tcPr>
            <w:tcW w:w="667" w:type="dxa"/>
            <w:shd w:val="clear" w:color="000000" w:fill="auto"/>
            <w:noWrap/>
          </w:tcPr>
          <w:p w14:paraId="7D8E5E27" w14:textId="77777777" w:rsidR="00C527CC" w:rsidRDefault="00C527CC" w:rsidP="00C527CC">
            <w:pPr>
              <w:jc w:val="center"/>
              <w:rPr>
                <w:sz w:val="20"/>
                <w:szCs w:val="20"/>
                <w:lang w:val="uk-UA"/>
              </w:rPr>
            </w:pPr>
          </w:p>
          <w:p w14:paraId="59BF063D" w14:textId="77777777" w:rsidR="00C527CC" w:rsidRDefault="00C527CC" w:rsidP="00C527CC">
            <w:pPr>
              <w:jc w:val="center"/>
              <w:rPr>
                <w:sz w:val="20"/>
                <w:szCs w:val="20"/>
                <w:lang w:val="uk-UA"/>
              </w:rPr>
            </w:pPr>
            <w:r>
              <w:rPr>
                <w:sz w:val="20"/>
                <w:szCs w:val="20"/>
                <w:lang w:val="uk-UA"/>
              </w:rPr>
              <w:t>т</w:t>
            </w:r>
          </w:p>
        </w:tc>
        <w:tc>
          <w:tcPr>
            <w:tcW w:w="1510" w:type="dxa"/>
            <w:tcBorders>
              <w:top w:val="nil"/>
              <w:left w:val="single" w:sz="4" w:space="0" w:color="auto"/>
              <w:bottom w:val="single" w:sz="4" w:space="0" w:color="auto"/>
              <w:right w:val="single" w:sz="4" w:space="0" w:color="auto"/>
            </w:tcBorders>
            <w:shd w:val="clear" w:color="auto" w:fill="auto"/>
            <w:noWrap/>
            <w:vAlign w:val="bottom"/>
          </w:tcPr>
          <w:p w14:paraId="105F269C" w14:textId="57D81EB7" w:rsidR="00C527CC" w:rsidRPr="00C527CC" w:rsidRDefault="009229B3" w:rsidP="00C527CC">
            <w:pPr>
              <w:jc w:val="center"/>
              <w:rPr>
                <w:b/>
                <w:bCs/>
                <w:sz w:val="20"/>
                <w:szCs w:val="20"/>
                <w:lang w:val="uk-UA"/>
              </w:rPr>
            </w:pPr>
            <w:r>
              <w:rPr>
                <w:b/>
                <w:bCs/>
                <w:sz w:val="20"/>
                <w:szCs w:val="20"/>
                <w:lang w:val="uk-UA"/>
              </w:rPr>
              <w:t>10</w:t>
            </w:r>
            <w:r w:rsidR="00C527CC" w:rsidRPr="00C527CC">
              <w:rPr>
                <w:b/>
                <w:bCs/>
                <w:sz w:val="20"/>
                <w:szCs w:val="20"/>
                <w:lang w:val="uk-UA"/>
              </w:rPr>
              <w:t>,</w:t>
            </w:r>
            <w:r>
              <w:rPr>
                <w:b/>
                <w:bCs/>
                <w:sz w:val="20"/>
                <w:szCs w:val="20"/>
                <w:lang w:val="uk-UA"/>
              </w:rPr>
              <w:t>78</w:t>
            </w:r>
          </w:p>
        </w:tc>
        <w:tc>
          <w:tcPr>
            <w:tcW w:w="1390" w:type="dxa"/>
            <w:vMerge/>
            <w:shd w:val="clear" w:color="000000" w:fill="auto"/>
          </w:tcPr>
          <w:p w14:paraId="2D58D6FC" w14:textId="77777777" w:rsidR="00C527CC" w:rsidRPr="00F633DA" w:rsidRDefault="00C527CC" w:rsidP="00C527CC">
            <w:pPr>
              <w:rPr>
                <w:sz w:val="20"/>
                <w:szCs w:val="20"/>
              </w:rPr>
            </w:pPr>
          </w:p>
        </w:tc>
      </w:tr>
    </w:tbl>
    <w:p w14:paraId="58F28900" w14:textId="77777777" w:rsidR="004328B5" w:rsidRDefault="004328B5" w:rsidP="004328B5">
      <w:pPr>
        <w:widowControl w:val="0"/>
        <w:ind w:left="720"/>
        <w:rPr>
          <w:rFonts w:eastAsia="Batang"/>
          <w:b/>
          <w:bCs/>
          <w:spacing w:val="-4"/>
          <w:sz w:val="22"/>
          <w:szCs w:val="22"/>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16"/>
        <w:gridCol w:w="21"/>
        <w:gridCol w:w="1796"/>
        <w:gridCol w:w="4292"/>
      </w:tblGrid>
      <w:tr w:rsidR="004328B5" w:rsidRPr="00F51EED" w14:paraId="6869819E" w14:textId="77777777" w:rsidTr="00D419E9">
        <w:trPr>
          <w:trHeight w:val="797"/>
          <w:jc w:val="center"/>
        </w:trPr>
        <w:tc>
          <w:tcPr>
            <w:tcW w:w="1899" w:type="dxa"/>
            <w:shd w:val="clear" w:color="auto" w:fill="auto"/>
            <w:noWrap/>
            <w:vAlign w:val="bottom"/>
            <w:hideMark/>
          </w:tcPr>
          <w:p w14:paraId="6B7EA821" w14:textId="77777777" w:rsidR="004328B5" w:rsidRPr="00730D67" w:rsidRDefault="004328B5" w:rsidP="00D419E9">
            <w:pPr>
              <w:jc w:val="center"/>
              <w:rPr>
                <w:b/>
                <w:bCs/>
                <w:sz w:val="22"/>
                <w:szCs w:val="22"/>
              </w:rPr>
            </w:pPr>
            <w:r w:rsidRPr="00EF68B3">
              <w:rPr>
                <w:b/>
                <w:bCs/>
                <w:sz w:val="22"/>
                <w:szCs w:val="22"/>
                <w:lang w:val="uk-UA"/>
              </w:rPr>
              <w:t>Позиція</w:t>
            </w:r>
          </w:p>
        </w:tc>
        <w:tc>
          <w:tcPr>
            <w:tcW w:w="1837" w:type="dxa"/>
            <w:gridSpan w:val="2"/>
            <w:shd w:val="clear" w:color="auto" w:fill="auto"/>
          </w:tcPr>
          <w:p w14:paraId="7504DFBD" w14:textId="77777777" w:rsidR="004328B5" w:rsidRPr="00730D67" w:rsidRDefault="004328B5" w:rsidP="00D419E9">
            <w:pPr>
              <w:jc w:val="center"/>
              <w:rPr>
                <w:b/>
                <w:bCs/>
                <w:sz w:val="22"/>
                <w:szCs w:val="22"/>
                <w:lang w:val="uk-UA"/>
              </w:rPr>
            </w:pPr>
          </w:p>
          <w:p w14:paraId="57084946"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1796" w:type="dxa"/>
            <w:shd w:val="clear" w:color="auto" w:fill="auto"/>
            <w:noWrap/>
            <w:vAlign w:val="bottom"/>
            <w:hideMark/>
          </w:tcPr>
          <w:p w14:paraId="73EFE6C1"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557482A2" w14:textId="77777777" w:rsidR="004328B5" w:rsidRPr="00730D67" w:rsidRDefault="004328B5" w:rsidP="00D419E9">
            <w:pPr>
              <w:jc w:val="center"/>
              <w:rPr>
                <w:b/>
                <w:bCs/>
                <w:sz w:val="22"/>
                <w:szCs w:val="22"/>
                <w:lang w:val="uk-UA"/>
              </w:rPr>
            </w:pPr>
          </w:p>
          <w:p w14:paraId="71C458E4"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14930D14"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5DBCA35A" w14:textId="77777777" w:rsidTr="00D419E9">
        <w:trPr>
          <w:trHeight w:val="673"/>
          <w:jc w:val="center"/>
        </w:trPr>
        <w:tc>
          <w:tcPr>
            <w:tcW w:w="1899" w:type="dxa"/>
            <w:shd w:val="clear" w:color="000000" w:fill="auto"/>
            <w:noWrap/>
          </w:tcPr>
          <w:p w14:paraId="329E83EF"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1816" w:type="dxa"/>
            <w:shd w:val="clear" w:color="000000" w:fill="auto"/>
          </w:tcPr>
          <w:p w14:paraId="06383322" w14:textId="77777777" w:rsidR="004328B5" w:rsidRDefault="004328B5" w:rsidP="00D419E9">
            <w:pPr>
              <w:rPr>
                <w:sz w:val="20"/>
                <w:szCs w:val="20"/>
              </w:rPr>
            </w:pPr>
            <w:r w:rsidRPr="00AA5470">
              <w:rPr>
                <w:sz w:val="20"/>
                <w:szCs w:val="20"/>
              </w:rPr>
              <w:t>В рулонах, стягнуті стрип стрічкою</w:t>
            </w:r>
            <w:r>
              <w:rPr>
                <w:sz w:val="20"/>
                <w:szCs w:val="20"/>
              </w:rPr>
              <w:t>.</w:t>
            </w:r>
          </w:p>
        </w:tc>
        <w:tc>
          <w:tcPr>
            <w:tcW w:w="1817" w:type="dxa"/>
            <w:gridSpan w:val="2"/>
            <w:vMerge w:val="restart"/>
            <w:shd w:val="clear" w:color="000000" w:fill="auto"/>
          </w:tcPr>
          <w:p w14:paraId="350E4185" w14:textId="77777777" w:rsidR="004328B5" w:rsidRDefault="004328B5" w:rsidP="00D419E9">
            <w:pPr>
              <w:jc w:val="center"/>
              <w:rPr>
                <w:sz w:val="20"/>
                <w:szCs w:val="20"/>
              </w:rPr>
            </w:pPr>
          </w:p>
          <w:p w14:paraId="7EF45E8F" w14:textId="77777777" w:rsidR="004328B5" w:rsidRPr="006845A7" w:rsidRDefault="004328B5" w:rsidP="00D419E9">
            <w:pPr>
              <w:jc w:val="center"/>
              <w:rPr>
                <w:sz w:val="20"/>
                <w:szCs w:val="20"/>
              </w:rPr>
            </w:pPr>
            <w:r w:rsidRPr="00883B98">
              <w:rPr>
                <w:sz w:val="20"/>
                <w:szCs w:val="20"/>
              </w:rPr>
              <w:t xml:space="preserve">У </w:t>
            </w:r>
            <w:r>
              <w:rPr>
                <w:sz w:val="20"/>
                <w:szCs w:val="20"/>
                <w:lang w:val="uk-UA"/>
              </w:rPr>
              <w:t>п</w:t>
            </w:r>
            <w:r w:rsidRPr="00883B98">
              <w:rPr>
                <w:sz w:val="20"/>
                <w:szCs w:val="20"/>
              </w:rPr>
              <w:t>оліетиленових мішках з-під ПЕТ преформи</w:t>
            </w:r>
            <w:r>
              <w:rPr>
                <w:sz w:val="20"/>
                <w:szCs w:val="20"/>
                <w:lang w:val="uk-UA"/>
              </w:rPr>
              <w:t>, без піддонів.</w:t>
            </w:r>
          </w:p>
        </w:tc>
        <w:tc>
          <w:tcPr>
            <w:tcW w:w="4292" w:type="dxa"/>
            <w:shd w:val="clear" w:color="000000" w:fill="auto"/>
          </w:tcPr>
          <w:p w14:paraId="7FDC8C95" w14:textId="77777777" w:rsidR="004328B5" w:rsidRDefault="004328B5" w:rsidP="00D419E9">
            <w:pPr>
              <w:rPr>
                <w:sz w:val="20"/>
                <w:szCs w:val="20"/>
                <w:lang w:val="uk-UA"/>
              </w:rPr>
            </w:pPr>
            <w:r>
              <w:rPr>
                <w:sz w:val="20"/>
                <w:szCs w:val="20"/>
                <w:lang w:val="uk-UA"/>
              </w:rPr>
              <w:t xml:space="preserve">Плівка за кольором </w:t>
            </w:r>
            <w:r w:rsidRPr="009D3E24">
              <w:rPr>
                <w:sz w:val="20"/>
                <w:szCs w:val="20"/>
                <w:highlight w:val="yellow"/>
                <w:lang w:val="uk-UA"/>
              </w:rPr>
              <w:t>та форматом</w:t>
            </w:r>
            <w:r>
              <w:rPr>
                <w:sz w:val="20"/>
                <w:szCs w:val="20"/>
                <w:lang w:val="uk-UA"/>
              </w:rPr>
              <w:t xml:space="preserve"> не розділяється !</w:t>
            </w:r>
          </w:p>
          <w:p w14:paraId="4B0A1B0D"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5CA0E796" w14:textId="77777777" w:rsidTr="00D419E9">
        <w:trPr>
          <w:trHeight w:val="673"/>
          <w:jc w:val="center"/>
        </w:trPr>
        <w:tc>
          <w:tcPr>
            <w:tcW w:w="1899" w:type="dxa"/>
            <w:shd w:val="clear" w:color="000000" w:fill="auto"/>
            <w:noWrap/>
          </w:tcPr>
          <w:p w14:paraId="28D3A789" w14:textId="77777777" w:rsidR="004328B5" w:rsidRPr="0026471E" w:rsidRDefault="004328B5" w:rsidP="00D419E9">
            <w:pPr>
              <w:rPr>
                <w:bCs/>
                <w:sz w:val="20"/>
                <w:szCs w:val="20"/>
                <w:lang w:val="uk-UA"/>
              </w:rPr>
            </w:pPr>
            <w:r w:rsidRPr="0026471E">
              <w:rPr>
                <w:bCs/>
                <w:sz w:val="20"/>
                <w:szCs w:val="20"/>
                <w:lang w:val="uk-UA"/>
              </w:rPr>
              <w:t>Відходи стрейч-плівки</w:t>
            </w:r>
          </w:p>
        </w:tc>
        <w:tc>
          <w:tcPr>
            <w:tcW w:w="1816" w:type="dxa"/>
            <w:shd w:val="clear" w:color="000000" w:fill="auto"/>
          </w:tcPr>
          <w:p w14:paraId="5ACF0590" w14:textId="77777777" w:rsidR="004328B5" w:rsidRPr="0000530C" w:rsidRDefault="004328B5" w:rsidP="00D419E9">
            <w:pPr>
              <w:rPr>
                <w:sz w:val="20"/>
                <w:szCs w:val="20"/>
                <w:lang w:val="en-US"/>
              </w:rPr>
            </w:pPr>
            <w:r w:rsidRPr="00C05F13">
              <w:rPr>
                <w:sz w:val="20"/>
                <w:szCs w:val="20"/>
                <w:lang w:val="en-US"/>
              </w:rPr>
              <w:t>поліетиленових мішках</w:t>
            </w:r>
          </w:p>
        </w:tc>
        <w:tc>
          <w:tcPr>
            <w:tcW w:w="1817" w:type="dxa"/>
            <w:gridSpan w:val="2"/>
            <w:vMerge/>
            <w:shd w:val="clear" w:color="000000" w:fill="auto"/>
          </w:tcPr>
          <w:p w14:paraId="53155A80" w14:textId="77777777" w:rsidR="004328B5" w:rsidRPr="0000530C" w:rsidRDefault="004328B5" w:rsidP="00D419E9">
            <w:pPr>
              <w:rPr>
                <w:sz w:val="20"/>
                <w:szCs w:val="20"/>
                <w:lang w:val="en-US"/>
              </w:rPr>
            </w:pPr>
          </w:p>
        </w:tc>
        <w:tc>
          <w:tcPr>
            <w:tcW w:w="4292" w:type="dxa"/>
            <w:shd w:val="clear" w:color="000000" w:fill="auto"/>
          </w:tcPr>
          <w:p w14:paraId="753DBDA2"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72A77BD5" w14:textId="77777777" w:rsidTr="00D419E9">
        <w:trPr>
          <w:trHeight w:val="673"/>
          <w:jc w:val="center"/>
        </w:trPr>
        <w:tc>
          <w:tcPr>
            <w:tcW w:w="1899" w:type="dxa"/>
            <w:shd w:val="clear" w:color="000000" w:fill="auto"/>
            <w:noWrap/>
          </w:tcPr>
          <w:p w14:paraId="23E14986" w14:textId="77777777" w:rsidR="004328B5" w:rsidRPr="0026471E" w:rsidRDefault="004328B5" w:rsidP="00D419E9">
            <w:pPr>
              <w:rPr>
                <w:bCs/>
                <w:sz w:val="20"/>
                <w:szCs w:val="20"/>
              </w:rPr>
            </w:pPr>
            <w:r w:rsidRPr="0026471E">
              <w:rPr>
                <w:bCs/>
                <w:sz w:val="20"/>
                <w:szCs w:val="20"/>
              </w:rPr>
              <w:t>Відходи ПЕТ пляшки</w:t>
            </w:r>
          </w:p>
        </w:tc>
        <w:tc>
          <w:tcPr>
            <w:tcW w:w="3633" w:type="dxa"/>
            <w:gridSpan w:val="3"/>
            <w:shd w:val="clear" w:color="000000" w:fill="auto"/>
          </w:tcPr>
          <w:p w14:paraId="14CE5FF7" w14:textId="77777777" w:rsidR="004328B5" w:rsidRPr="00F633DA" w:rsidRDefault="004328B5" w:rsidP="00D419E9">
            <w:pPr>
              <w:rPr>
                <w:sz w:val="20"/>
                <w:szCs w:val="20"/>
              </w:rPr>
            </w:pPr>
            <w:r w:rsidRPr="006C593D">
              <w:rPr>
                <w:sz w:val="20"/>
                <w:szCs w:val="20"/>
              </w:rPr>
              <w:t>В поліетиленових мішках з-під ПЕТ преформи</w:t>
            </w:r>
            <w:r>
              <w:rPr>
                <w:sz w:val="20"/>
                <w:szCs w:val="20"/>
              </w:rPr>
              <w:t xml:space="preserve"> аюо б</w:t>
            </w:r>
            <w:r>
              <w:rPr>
                <w:sz w:val="20"/>
                <w:szCs w:val="20"/>
                <w:lang w:val="uk-UA"/>
              </w:rPr>
              <w:t>і</w:t>
            </w:r>
            <w:r>
              <w:rPr>
                <w:sz w:val="20"/>
                <w:szCs w:val="20"/>
              </w:rPr>
              <w:t>г-бегах</w:t>
            </w:r>
            <w:r w:rsidRPr="006C593D">
              <w:rPr>
                <w:sz w:val="20"/>
                <w:szCs w:val="20"/>
              </w:rPr>
              <w:t xml:space="preserve">, </w:t>
            </w:r>
            <w:r>
              <w:rPr>
                <w:sz w:val="20"/>
                <w:szCs w:val="20"/>
              </w:rPr>
              <w:t>в</w:t>
            </w:r>
            <w:r>
              <w:rPr>
                <w:sz w:val="20"/>
                <w:szCs w:val="20"/>
                <w:lang w:val="uk-UA"/>
              </w:rPr>
              <w:t>і</w:t>
            </w:r>
            <w:r>
              <w:rPr>
                <w:sz w:val="20"/>
                <w:szCs w:val="20"/>
              </w:rPr>
              <w:t xml:space="preserve">двантаження - </w:t>
            </w:r>
            <w:r w:rsidRPr="006C593D">
              <w:rPr>
                <w:sz w:val="20"/>
                <w:szCs w:val="20"/>
              </w:rPr>
              <w:t>без піддонів.</w:t>
            </w:r>
          </w:p>
        </w:tc>
        <w:tc>
          <w:tcPr>
            <w:tcW w:w="4292" w:type="dxa"/>
            <w:shd w:val="clear" w:color="000000" w:fill="auto"/>
          </w:tcPr>
          <w:p w14:paraId="4C4448BE"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етикетки на пляшках</w:t>
            </w:r>
            <w:r>
              <w:rPr>
                <w:sz w:val="20"/>
                <w:szCs w:val="20"/>
                <w:lang w:val="uk-UA"/>
              </w:rPr>
              <w:t>, залишків рідини.</w:t>
            </w:r>
          </w:p>
        </w:tc>
      </w:tr>
      <w:tr w:rsidR="004328B5" w:rsidRPr="00F51EED" w14:paraId="5056B597" w14:textId="77777777" w:rsidTr="00D419E9">
        <w:trPr>
          <w:trHeight w:val="673"/>
          <w:jc w:val="center"/>
        </w:trPr>
        <w:tc>
          <w:tcPr>
            <w:tcW w:w="1899" w:type="dxa"/>
            <w:shd w:val="clear" w:color="000000" w:fill="auto"/>
            <w:noWrap/>
          </w:tcPr>
          <w:p w14:paraId="1E46A047" w14:textId="77777777" w:rsidR="004328B5" w:rsidRPr="0026471E" w:rsidRDefault="004328B5" w:rsidP="00D419E9">
            <w:pPr>
              <w:rPr>
                <w:bCs/>
                <w:sz w:val="20"/>
                <w:szCs w:val="20"/>
                <w:lang w:val="uk-UA"/>
              </w:rPr>
            </w:pPr>
            <w:r w:rsidRPr="0026471E">
              <w:rPr>
                <w:bCs/>
                <w:sz w:val="20"/>
                <w:szCs w:val="20"/>
                <w:lang w:val="uk-UA"/>
              </w:rPr>
              <w:t>Відходи преформи</w:t>
            </w:r>
          </w:p>
        </w:tc>
        <w:tc>
          <w:tcPr>
            <w:tcW w:w="3633" w:type="dxa"/>
            <w:gridSpan w:val="3"/>
            <w:shd w:val="clear" w:color="000000" w:fill="auto"/>
          </w:tcPr>
          <w:p w14:paraId="167F8E0D" w14:textId="77777777" w:rsidR="004328B5" w:rsidRPr="00F633DA" w:rsidRDefault="004328B5" w:rsidP="00D419E9">
            <w:pPr>
              <w:rPr>
                <w:sz w:val="20"/>
                <w:szCs w:val="20"/>
              </w:rPr>
            </w:pPr>
            <w:r>
              <w:rPr>
                <w:sz w:val="20"/>
                <w:szCs w:val="20"/>
                <w:lang w:val="uk-UA"/>
              </w:rPr>
              <w:t>В</w:t>
            </w:r>
            <w:r w:rsidRPr="004C3807">
              <w:rPr>
                <w:sz w:val="20"/>
                <w:szCs w:val="20"/>
              </w:rPr>
              <w:t xml:space="preserve"> картонних коробках</w:t>
            </w:r>
            <w:r>
              <w:rPr>
                <w:sz w:val="20"/>
                <w:szCs w:val="20"/>
              </w:rPr>
              <w:t xml:space="preserve"> </w:t>
            </w:r>
            <w:r w:rsidRPr="00C76FF3">
              <w:rPr>
                <w:sz w:val="20"/>
                <w:szCs w:val="20"/>
                <w:highlight w:val="yellow"/>
                <w:lang w:val="uk-UA"/>
              </w:rPr>
              <w:t>на піддонах</w:t>
            </w:r>
            <w:r w:rsidRPr="004C3807">
              <w:rPr>
                <w:sz w:val="20"/>
                <w:szCs w:val="20"/>
              </w:rPr>
              <w:t xml:space="preserve"> / </w:t>
            </w:r>
            <w:r w:rsidRPr="00420A1C">
              <w:rPr>
                <w:sz w:val="20"/>
                <w:szCs w:val="20"/>
              </w:rPr>
              <w:t xml:space="preserve">поліетиленових </w:t>
            </w:r>
            <w:r w:rsidRPr="004C3807">
              <w:rPr>
                <w:sz w:val="20"/>
                <w:szCs w:val="20"/>
              </w:rPr>
              <w:t>мішках, якщо в Договорі присутні дані позиції.</w:t>
            </w:r>
          </w:p>
        </w:tc>
        <w:tc>
          <w:tcPr>
            <w:tcW w:w="4292" w:type="dxa"/>
            <w:shd w:val="clear" w:color="000000" w:fill="auto"/>
          </w:tcPr>
          <w:p w14:paraId="36793C6D" w14:textId="77777777" w:rsidR="004328B5" w:rsidRDefault="004328B5" w:rsidP="00D419E9">
            <w:pPr>
              <w:rPr>
                <w:sz w:val="20"/>
                <w:szCs w:val="20"/>
                <w:lang w:val="uk-UA"/>
              </w:rPr>
            </w:pPr>
            <w:r>
              <w:rPr>
                <w:sz w:val="20"/>
                <w:szCs w:val="20"/>
                <w:lang w:val="uk-UA"/>
              </w:rPr>
              <w:t xml:space="preserve">За кольором не розділяються. </w:t>
            </w:r>
          </w:p>
          <w:p w14:paraId="640FE1CF"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мішків, наявність вантажників Покупця обов</w:t>
            </w:r>
            <w:r w:rsidRPr="004C3807">
              <w:rPr>
                <w:sz w:val="20"/>
                <w:szCs w:val="20"/>
              </w:rPr>
              <w:t>’</w:t>
            </w:r>
            <w:r>
              <w:rPr>
                <w:sz w:val="20"/>
                <w:szCs w:val="20"/>
                <w:lang w:val="uk-UA"/>
              </w:rPr>
              <w:t>язкова.</w:t>
            </w:r>
          </w:p>
        </w:tc>
      </w:tr>
      <w:tr w:rsidR="004328B5" w:rsidRPr="00F51EED" w14:paraId="71636FC5" w14:textId="77777777" w:rsidTr="00D419E9">
        <w:trPr>
          <w:trHeight w:val="593"/>
          <w:jc w:val="center"/>
        </w:trPr>
        <w:tc>
          <w:tcPr>
            <w:tcW w:w="1899" w:type="dxa"/>
            <w:shd w:val="clear" w:color="000000" w:fill="auto"/>
            <w:noWrap/>
          </w:tcPr>
          <w:p w14:paraId="29813135"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1816" w:type="dxa"/>
            <w:shd w:val="clear" w:color="000000" w:fill="auto"/>
          </w:tcPr>
          <w:p w14:paraId="5C497F71" w14:textId="77777777" w:rsidR="004328B5" w:rsidRDefault="004328B5" w:rsidP="00D419E9">
            <w:pPr>
              <w:jc w:val="center"/>
              <w:rPr>
                <w:sz w:val="20"/>
                <w:szCs w:val="20"/>
                <w:lang w:val="uk-UA"/>
              </w:rPr>
            </w:pPr>
          </w:p>
          <w:p w14:paraId="0AAAECF1" w14:textId="77777777" w:rsidR="004328B5" w:rsidRPr="00F178BD" w:rsidRDefault="004328B5" w:rsidP="00D419E9">
            <w:pPr>
              <w:jc w:val="center"/>
              <w:rPr>
                <w:sz w:val="20"/>
                <w:szCs w:val="20"/>
                <w:lang w:val="uk-UA"/>
              </w:rPr>
            </w:pPr>
            <w:r>
              <w:rPr>
                <w:sz w:val="20"/>
                <w:szCs w:val="20"/>
                <w:lang w:val="uk-UA"/>
              </w:rPr>
              <w:t>на піддонах</w:t>
            </w:r>
          </w:p>
        </w:tc>
        <w:tc>
          <w:tcPr>
            <w:tcW w:w="1817" w:type="dxa"/>
            <w:gridSpan w:val="2"/>
            <w:vMerge w:val="restart"/>
            <w:shd w:val="clear" w:color="000000" w:fill="auto"/>
          </w:tcPr>
          <w:p w14:paraId="5A5099B0" w14:textId="77777777" w:rsidR="004328B5" w:rsidRDefault="004328B5" w:rsidP="00D419E9">
            <w:pPr>
              <w:jc w:val="center"/>
              <w:rPr>
                <w:sz w:val="20"/>
                <w:szCs w:val="20"/>
              </w:rPr>
            </w:pPr>
          </w:p>
          <w:p w14:paraId="6124E15B" w14:textId="77777777" w:rsidR="004328B5" w:rsidRDefault="004328B5" w:rsidP="00D419E9">
            <w:pPr>
              <w:jc w:val="center"/>
              <w:rPr>
                <w:sz w:val="20"/>
                <w:szCs w:val="20"/>
              </w:rPr>
            </w:pPr>
          </w:p>
          <w:p w14:paraId="5EE659E4" w14:textId="77777777" w:rsidR="004328B5" w:rsidRPr="00F633DA" w:rsidRDefault="004328B5" w:rsidP="00D419E9">
            <w:pPr>
              <w:jc w:val="center"/>
              <w:rPr>
                <w:sz w:val="20"/>
                <w:szCs w:val="20"/>
              </w:rPr>
            </w:pPr>
            <w:r w:rsidRPr="009D3E24">
              <w:rPr>
                <w:sz w:val="20"/>
                <w:szCs w:val="20"/>
                <w:highlight w:val="yellow"/>
              </w:rPr>
              <w:t>Насипом</w:t>
            </w:r>
            <w:r>
              <w:rPr>
                <w:sz w:val="20"/>
                <w:szCs w:val="20"/>
                <w:lang w:val="uk-UA"/>
              </w:rPr>
              <w:t>, відвантаження без піддонів.</w:t>
            </w:r>
          </w:p>
        </w:tc>
        <w:tc>
          <w:tcPr>
            <w:tcW w:w="4292" w:type="dxa"/>
            <w:shd w:val="clear" w:color="000000" w:fill="auto"/>
          </w:tcPr>
          <w:p w14:paraId="46136701" w14:textId="77777777" w:rsidR="004328B5" w:rsidRPr="00F633DA" w:rsidRDefault="004328B5" w:rsidP="00D419E9">
            <w:pPr>
              <w:rPr>
                <w:sz w:val="20"/>
                <w:szCs w:val="20"/>
              </w:rPr>
            </w:pPr>
          </w:p>
        </w:tc>
      </w:tr>
      <w:tr w:rsidR="004328B5" w:rsidRPr="00F51EED" w14:paraId="0239611E" w14:textId="77777777" w:rsidTr="00D419E9">
        <w:trPr>
          <w:trHeight w:val="673"/>
          <w:jc w:val="center"/>
        </w:trPr>
        <w:tc>
          <w:tcPr>
            <w:tcW w:w="1899" w:type="dxa"/>
            <w:shd w:val="clear" w:color="000000" w:fill="auto"/>
            <w:noWrap/>
          </w:tcPr>
          <w:p w14:paraId="0EC3D3AD"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1816" w:type="dxa"/>
            <w:shd w:val="clear" w:color="000000" w:fill="auto"/>
          </w:tcPr>
          <w:p w14:paraId="099C581C" w14:textId="77777777" w:rsidR="004328B5" w:rsidRDefault="004328B5" w:rsidP="00D419E9">
            <w:pPr>
              <w:jc w:val="center"/>
              <w:rPr>
                <w:sz w:val="20"/>
                <w:szCs w:val="20"/>
                <w:lang w:val="uk-UA"/>
              </w:rPr>
            </w:pPr>
          </w:p>
          <w:p w14:paraId="4DECEFDB" w14:textId="77777777" w:rsidR="004328B5" w:rsidRPr="00AA5470" w:rsidRDefault="004328B5" w:rsidP="00D419E9">
            <w:pPr>
              <w:jc w:val="center"/>
              <w:rPr>
                <w:sz w:val="20"/>
                <w:szCs w:val="20"/>
              </w:rPr>
            </w:pPr>
            <w:r>
              <w:rPr>
                <w:sz w:val="20"/>
                <w:szCs w:val="20"/>
                <w:lang w:val="uk-UA"/>
              </w:rPr>
              <w:t>на піддонах</w:t>
            </w:r>
          </w:p>
        </w:tc>
        <w:tc>
          <w:tcPr>
            <w:tcW w:w="1817" w:type="dxa"/>
            <w:gridSpan w:val="2"/>
            <w:vMerge/>
            <w:shd w:val="clear" w:color="000000" w:fill="auto"/>
          </w:tcPr>
          <w:p w14:paraId="15BA7B8E" w14:textId="77777777" w:rsidR="004328B5" w:rsidRPr="00F633DA" w:rsidRDefault="004328B5" w:rsidP="00D419E9">
            <w:pPr>
              <w:jc w:val="center"/>
              <w:rPr>
                <w:sz w:val="20"/>
                <w:szCs w:val="20"/>
              </w:rPr>
            </w:pPr>
          </w:p>
        </w:tc>
        <w:tc>
          <w:tcPr>
            <w:tcW w:w="4292" w:type="dxa"/>
            <w:shd w:val="clear" w:color="000000" w:fill="auto"/>
          </w:tcPr>
          <w:p w14:paraId="2E22A5A4" w14:textId="77777777" w:rsidR="004328B5" w:rsidRPr="00F633DA" w:rsidRDefault="004328B5" w:rsidP="00D419E9">
            <w:pPr>
              <w:rPr>
                <w:sz w:val="20"/>
                <w:szCs w:val="20"/>
              </w:rPr>
            </w:pPr>
          </w:p>
        </w:tc>
      </w:tr>
      <w:tr w:rsidR="004328B5" w:rsidRPr="00F51EED" w14:paraId="525E3713" w14:textId="77777777" w:rsidTr="00D419E9">
        <w:trPr>
          <w:trHeight w:val="673"/>
          <w:jc w:val="center"/>
        </w:trPr>
        <w:tc>
          <w:tcPr>
            <w:tcW w:w="1899" w:type="dxa"/>
            <w:shd w:val="clear" w:color="000000" w:fill="auto"/>
            <w:noWrap/>
          </w:tcPr>
          <w:p w14:paraId="6E4F7BE2"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1816" w:type="dxa"/>
            <w:shd w:val="clear" w:color="000000" w:fill="auto"/>
          </w:tcPr>
          <w:p w14:paraId="7A5091F3" w14:textId="77777777" w:rsidR="004328B5" w:rsidRPr="00F633DA" w:rsidRDefault="004328B5" w:rsidP="00D419E9">
            <w:pPr>
              <w:jc w:val="center"/>
              <w:rPr>
                <w:sz w:val="20"/>
                <w:szCs w:val="20"/>
              </w:rPr>
            </w:pPr>
            <w:r w:rsidRPr="003F2C16">
              <w:rPr>
                <w:sz w:val="20"/>
                <w:szCs w:val="20"/>
              </w:rPr>
              <w:t>У металевих сітках.</w:t>
            </w:r>
          </w:p>
        </w:tc>
        <w:tc>
          <w:tcPr>
            <w:tcW w:w="1817" w:type="dxa"/>
            <w:gridSpan w:val="2"/>
            <w:vMerge/>
            <w:shd w:val="clear" w:color="000000" w:fill="auto"/>
          </w:tcPr>
          <w:p w14:paraId="7FFC09FD" w14:textId="77777777" w:rsidR="004328B5" w:rsidRPr="00F633DA" w:rsidRDefault="004328B5" w:rsidP="00D419E9">
            <w:pPr>
              <w:jc w:val="center"/>
              <w:rPr>
                <w:sz w:val="20"/>
                <w:szCs w:val="20"/>
              </w:rPr>
            </w:pPr>
          </w:p>
        </w:tc>
        <w:tc>
          <w:tcPr>
            <w:tcW w:w="4292" w:type="dxa"/>
            <w:shd w:val="clear" w:color="000000" w:fill="auto"/>
          </w:tcPr>
          <w:p w14:paraId="031832B7" w14:textId="77777777" w:rsidR="004328B5" w:rsidRPr="00F633DA" w:rsidRDefault="004328B5" w:rsidP="00D419E9">
            <w:pPr>
              <w:rPr>
                <w:sz w:val="20"/>
                <w:szCs w:val="20"/>
              </w:rPr>
            </w:pPr>
            <w:r w:rsidRPr="00143635">
              <w:rPr>
                <w:sz w:val="20"/>
                <w:szCs w:val="20"/>
              </w:rPr>
              <w:t>Мішки розрізані, не відокремлюються від вкладиша.</w:t>
            </w:r>
          </w:p>
        </w:tc>
      </w:tr>
      <w:tr w:rsidR="004328B5" w:rsidRPr="00F51EED" w14:paraId="45DD7088" w14:textId="77777777" w:rsidTr="00D419E9">
        <w:trPr>
          <w:trHeight w:val="673"/>
          <w:jc w:val="center"/>
        </w:trPr>
        <w:tc>
          <w:tcPr>
            <w:tcW w:w="1899" w:type="dxa"/>
            <w:shd w:val="clear" w:color="000000" w:fill="auto"/>
            <w:noWrap/>
          </w:tcPr>
          <w:p w14:paraId="0373AE46" w14:textId="77777777" w:rsidR="004328B5" w:rsidRPr="008F4A8C" w:rsidRDefault="004328B5" w:rsidP="00D419E9">
            <w:pPr>
              <w:jc w:val="center"/>
              <w:rPr>
                <w:b/>
                <w:sz w:val="20"/>
                <w:szCs w:val="20"/>
              </w:rPr>
            </w:pPr>
            <w:r w:rsidRPr="008F4A8C">
              <w:rPr>
                <w:b/>
                <w:sz w:val="20"/>
                <w:szCs w:val="20"/>
              </w:rPr>
              <w:t>Позиція</w:t>
            </w:r>
          </w:p>
        </w:tc>
        <w:tc>
          <w:tcPr>
            <w:tcW w:w="1816" w:type="dxa"/>
            <w:shd w:val="clear" w:color="000000" w:fill="auto"/>
          </w:tcPr>
          <w:p w14:paraId="07F159CC" w14:textId="77777777" w:rsidR="004328B5" w:rsidRPr="00806A47" w:rsidRDefault="004328B5" w:rsidP="00D419E9">
            <w:pPr>
              <w:jc w:val="center"/>
              <w:rPr>
                <w:sz w:val="20"/>
                <w:szCs w:val="20"/>
              </w:rPr>
            </w:pPr>
            <w:r w:rsidRPr="00181F3C">
              <w:rPr>
                <w:b/>
                <w:bCs/>
                <w:sz w:val="22"/>
                <w:szCs w:val="22"/>
                <w:lang w:val="uk-UA"/>
              </w:rPr>
              <w:t>Умови зберігання</w:t>
            </w:r>
          </w:p>
        </w:tc>
        <w:tc>
          <w:tcPr>
            <w:tcW w:w="1817" w:type="dxa"/>
            <w:gridSpan w:val="2"/>
            <w:shd w:val="clear" w:color="000000" w:fill="auto"/>
          </w:tcPr>
          <w:p w14:paraId="510E9A96" w14:textId="77777777" w:rsidR="004328B5" w:rsidRPr="00806A47" w:rsidRDefault="004328B5" w:rsidP="00D419E9">
            <w:pPr>
              <w:jc w:val="center"/>
              <w:rPr>
                <w:sz w:val="20"/>
                <w:szCs w:val="20"/>
              </w:rPr>
            </w:pPr>
            <w:r w:rsidRPr="00181F3C">
              <w:rPr>
                <w:b/>
                <w:bCs/>
                <w:sz w:val="22"/>
                <w:szCs w:val="22"/>
                <w:lang w:val="uk-UA"/>
              </w:rPr>
              <w:t>Умови відвантаження</w:t>
            </w:r>
          </w:p>
        </w:tc>
        <w:tc>
          <w:tcPr>
            <w:tcW w:w="4292" w:type="dxa"/>
            <w:shd w:val="clear" w:color="000000" w:fill="auto"/>
          </w:tcPr>
          <w:p w14:paraId="384D3E2A" w14:textId="77777777" w:rsidR="004328B5"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0656AAA7" w14:textId="77777777" w:rsidR="004328B5" w:rsidRPr="00F633DA" w:rsidRDefault="004328B5" w:rsidP="00D419E9">
            <w:pPr>
              <w:jc w:val="center"/>
              <w:rPr>
                <w:sz w:val="20"/>
                <w:szCs w:val="20"/>
              </w:rPr>
            </w:pPr>
            <w:r w:rsidRPr="00181F3C">
              <w:rPr>
                <w:b/>
                <w:bCs/>
                <w:sz w:val="22"/>
                <w:szCs w:val="22"/>
                <w:lang w:val="uk-UA"/>
              </w:rPr>
              <w:t>доповнення</w:t>
            </w:r>
          </w:p>
        </w:tc>
      </w:tr>
      <w:tr w:rsidR="004328B5" w:rsidRPr="00F51EED" w14:paraId="22CE8CC3" w14:textId="77777777" w:rsidTr="00D419E9">
        <w:trPr>
          <w:trHeight w:val="673"/>
          <w:jc w:val="center"/>
        </w:trPr>
        <w:tc>
          <w:tcPr>
            <w:tcW w:w="1899" w:type="dxa"/>
            <w:shd w:val="clear" w:color="000000" w:fill="auto"/>
            <w:noWrap/>
          </w:tcPr>
          <w:p w14:paraId="5B32DD28"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1816" w:type="dxa"/>
            <w:shd w:val="clear" w:color="000000" w:fill="auto"/>
          </w:tcPr>
          <w:p w14:paraId="495B39DF" w14:textId="77777777" w:rsidR="004328B5" w:rsidRPr="00F633DA" w:rsidRDefault="004328B5" w:rsidP="00D419E9">
            <w:pPr>
              <w:rPr>
                <w:sz w:val="20"/>
                <w:szCs w:val="20"/>
              </w:rPr>
            </w:pPr>
            <w:r w:rsidRPr="00806A47">
              <w:rPr>
                <w:sz w:val="20"/>
                <w:szCs w:val="20"/>
              </w:rPr>
              <w:t>У металевих сітках</w:t>
            </w:r>
            <w:r>
              <w:rPr>
                <w:sz w:val="20"/>
                <w:szCs w:val="20"/>
              </w:rPr>
              <w:t xml:space="preserve">, </w:t>
            </w:r>
            <w:r w:rsidRPr="009D3E24">
              <w:rPr>
                <w:sz w:val="20"/>
                <w:szCs w:val="20"/>
                <w:highlight w:val="yellow"/>
              </w:rPr>
              <w:t>на п</w:t>
            </w:r>
            <w:r>
              <w:rPr>
                <w:sz w:val="20"/>
                <w:szCs w:val="20"/>
                <w:highlight w:val="yellow"/>
                <w:lang w:val="uk-UA"/>
              </w:rPr>
              <w:t>і</w:t>
            </w:r>
            <w:r w:rsidRPr="009D3E24">
              <w:rPr>
                <w:sz w:val="20"/>
                <w:szCs w:val="20"/>
                <w:highlight w:val="yellow"/>
              </w:rPr>
              <w:t>ддонах</w:t>
            </w:r>
            <w:r w:rsidRPr="00806A47">
              <w:rPr>
                <w:sz w:val="20"/>
                <w:szCs w:val="20"/>
              </w:rPr>
              <w:t>.</w:t>
            </w:r>
          </w:p>
        </w:tc>
        <w:tc>
          <w:tcPr>
            <w:tcW w:w="1817" w:type="dxa"/>
            <w:gridSpan w:val="2"/>
            <w:shd w:val="clear" w:color="000000" w:fill="auto"/>
          </w:tcPr>
          <w:p w14:paraId="4BC800E5" w14:textId="77777777" w:rsidR="004328B5" w:rsidRPr="00F633DA" w:rsidRDefault="004328B5" w:rsidP="00D419E9">
            <w:pPr>
              <w:rPr>
                <w:sz w:val="20"/>
                <w:szCs w:val="20"/>
              </w:rPr>
            </w:pPr>
            <w:r w:rsidRPr="009D3E24">
              <w:rPr>
                <w:sz w:val="20"/>
                <w:szCs w:val="20"/>
                <w:highlight w:val="yellow"/>
              </w:rPr>
              <w:t>Насипом</w:t>
            </w:r>
            <w:r w:rsidRPr="00806A47">
              <w:rPr>
                <w:sz w:val="20"/>
                <w:szCs w:val="20"/>
              </w:rPr>
              <w:t>, відвантаження без піддонів.</w:t>
            </w:r>
          </w:p>
        </w:tc>
        <w:tc>
          <w:tcPr>
            <w:tcW w:w="4292" w:type="dxa"/>
            <w:shd w:val="clear" w:color="000000" w:fill="auto"/>
          </w:tcPr>
          <w:p w14:paraId="52D725B6" w14:textId="77777777" w:rsidR="004328B5" w:rsidRPr="00F633DA" w:rsidRDefault="004328B5" w:rsidP="00D419E9">
            <w:pPr>
              <w:rPr>
                <w:sz w:val="20"/>
                <w:szCs w:val="20"/>
              </w:rPr>
            </w:pPr>
          </w:p>
        </w:tc>
      </w:tr>
      <w:tr w:rsidR="004328B5" w:rsidRPr="00F51EED" w14:paraId="2E337110" w14:textId="77777777" w:rsidTr="00D419E9">
        <w:trPr>
          <w:trHeight w:val="673"/>
          <w:jc w:val="center"/>
        </w:trPr>
        <w:tc>
          <w:tcPr>
            <w:tcW w:w="1899" w:type="dxa"/>
            <w:shd w:val="clear" w:color="000000" w:fill="auto"/>
            <w:noWrap/>
          </w:tcPr>
          <w:p w14:paraId="68FADFEA"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3"/>
            <w:shd w:val="clear" w:color="000000" w:fill="auto"/>
          </w:tcPr>
          <w:p w14:paraId="7B6D145B" w14:textId="77777777" w:rsidR="004328B5" w:rsidRPr="00F178BD" w:rsidRDefault="004328B5" w:rsidP="00D419E9">
            <w:pPr>
              <w:jc w:val="center"/>
              <w:rPr>
                <w:sz w:val="20"/>
                <w:szCs w:val="20"/>
                <w:lang w:val="uk-UA"/>
              </w:rPr>
            </w:pPr>
            <w:r w:rsidRPr="00883B98">
              <w:rPr>
                <w:sz w:val="20"/>
                <w:szCs w:val="20"/>
              </w:rPr>
              <w:t xml:space="preserve">У </w:t>
            </w:r>
            <w:r>
              <w:rPr>
                <w:sz w:val="20"/>
                <w:szCs w:val="20"/>
                <w:lang w:val="uk-UA"/>
              </w:rPr>
              <w:t>п</w:t>
            </w:r>
            <w:r w:rsidRPr="00883B98">
              <w:rPr>
                <w:sz w:val="20"/>
                <w:szCs w:val="20"/>
              </w:rPr>
              <w:t>оліетиленових мішках з-під ПЕТ преформи</w:t>
            </w:r>
            <w:r>
              <w:rPr>
                <w:sz w:val="20"/>
                <w:szCs w:val="20"/>
                <w:lang w:val="uk-UA"/>
              </w:rPr>
              <w:t>, відвантаження без піддонів.</w:t>
            </w:r>
          </w:p>
          <w:p w14:paraId="22B2ED08" w14:textId="77777777" w:rsidR="004328B5" w:rsidRPr="00B44984" w:rsidRDefault="004328B5" w:rsidP="00D419E9">
            <w:pPr>
              <w:rPr>
                <w:sz w:val="20"/>
                <w:szCs w:val="20"/>
                <w:lang w:val="uk-UA"/>
              </w:rPr>
            </w:pPr>
          </w:p>
        </w:tc>
        <w:tc>
          <w:tcPr>
            <w:tcW w:w="4292" w:type="dxa"/>
            <w:shd w:val="clear" w:color="000000" w:fill="auto"/>
          </w:tcPr>
          <w:p w14:paraId="453C1D0E" w14:textId="77777777" w:rsidR="004328B5" w:rsidRPr="00F633DA" w:rsidRDefault="004328B5" w:rsidP="00D419E9">
            <w:pPr>
              <w:rPr>
                <w:sz w:val="20"/>
                <w:szCs w:val="20"/>
              </w:rPr>
            </w:pPr>
            <w:r w:rsidRPr="004C3DA3">
              <w:rPr>
                <w:sz w:val="20"/>
                <w:szCs w:val="20"/>
              </w:rPr>
              <w:t>Скоби не відокремлюються.</w:t>
            </w:r>
          </w:p>
        </w:tc>
      </w:tr>
      <w:tr w:rsidR="004328B5" w:rsidRPr="00F51EED" w14:paraId="5831D5FB" w14:textId="77777777" w:rsidTr="00D419E9">
        <w:trPr>
          <w:trHeight w:val="673"/>
          <w:jc w:val="center"/>
        </w:trPr>
        <w:tc>
          <w:tcPr>
            <w:tcW w:w="1899" w:type="dxa"/>
            <w:shd w:val="clear" w:color="000000" w:fill="auto"/>
            <w:noWrap/>
          </w:tcPr>
          <w:p w14:paraId="06853787"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3"/>
            <w:shd w:val="clear" w:color="000000" w:fill="auto"/>
          </w:tcPr>
          <w:p w14:paraId="3FAFD8CF" w14:textId="77777777" w:rsidR="004328B5" w:rsidRPr="00F178BD" w:rsidRDefault="004328B5" w:rsidP="00D419E9">
            <w:pPr>
              <w:jc w:val="center"/>
              <w:rPr>
                <w:sz w:val="20"/>
                <w:szCs w:val="20"/>
                <w:lang w:val="uk-UA"/>
              </w:rPr>
            </w:pPr>
            <w:r>
              <w:rPr>
                <w:sz w:val="20"/>
                <w:szCs w:val="20"/>
                <w:lang w:val="uk-UA"/>
              </w:rPr>
              <w:t>В біг-бегах або п</w:t>
            </w:r>
            <w:r w:rsidRPr="00883B98">
              <w:rPr>
                <w:sz w:val="20"/>
                <w:szCs w:val="20"/>
              </w:rPr>
              <w:t>оліетиленових мішках з-пі</w:t>
            </w:r>
            <w:r>
              <w:rPr>
                <w:sz w:val="20"/>
                <w:szCs w:val="20"/>
                <w:lang w:val="uk-UA"/>
              </w:rPr>
              <w:t>д</w:t>
            </w:r>
            <w:r w:rsidRPr="00883B98">
              <w:rPr>
                <w:sz w:val="20"/>
                <w:szCs w:val="20"/>
              </w:rPr>
              <w:t xml:space="preserve"> ПЕТ преформи</w:t>
            </w:r>
            <w:r>
              <w:rPr>
                <w:sz w:val="20"/>
                <w:szCs w:val="20"/>
                <w:lang w:val="uk-UA"/>
              </w:rPr>
              <w:t>, відвантаження -  без піддонів.</w:t>
            </w:r>
          </w:p>
          <w:p w14:paraId="581D61D4" w14:textId="77777777" w:rsidR="004328B5" w:rsidRPr="001B0D64" w:rsidRDefault="004328B5" w:rsidP="00D419E9">
            <w:pPr>
              <w:rPr>
                <w:sz w:val="20"/>
                <w:szCs w:val="20"/>
                <w:lang w:val="uk-UA"/>
              </w:rPr>
            </w:pPr>
          </w:p>
        </w:tc>
        <w:tc>
          <w:tcPr>
            <w:tcW w:w="4292" w:type="dxa"/>
            <w:shd w:val="clear" w:color="000000" w:fill="auto"/>
          </w:tcPr>
          <w:p w14:paraId="7A3ED9AE" w14:textId="77777777" w:rsidR="004328B5" w:rsidRPr="00F633DA" w:rsidRDefault="004328B5" w:rsidP="00D419E9">
            <w:pPr>
              <w:rPr>
                <w:sz w:val="20"/>
                <w:szCs w:val="20"/>
              </w:rPr>
            </w:pPr>
            <w:r>
              <w:rPr>
                <w:sz w:val="20"/>
                <w:szCs w:val="20"/>
                <w:lang w:val="uk-UA"/>
              </w:rPr>
              <w:t>Можливі залишки рідини.</w:t>
            </w:r>
          </w:p>
        </w:tc>
      </w:tr>
    </w:tbl>
    <w:p w14:paraId="6F0968DE" w14:textId="77777777" w:rsidR="004328B5" w:rsidRPr="000106F2" w:rsidRDefault="004328B5" w:rsidP="004328B5">
      <w:pPr>
        <w:widowControl w:val="0"/>
        <w:numPr>
          <w:ilvl w:val="0"/>
          <w:numId w:val="15"/>
        </w:numPr>
        <w:rPr>
          <w:rFonts w:eastAsia="Batang"/>
          <w:b/>
          <w:bCs/>
          <w:spacing w:val="-4"/>
          <w:highlight w:val="green"/>
          <w:lang w:val="uk-UA"/>
        </w:rPr>
      </w:pPr>
      <w:r w:rsidRPr="000106F2">
        <w:rPr>
          <w:rFonts w:eastAsia="Batang"/>
          <w:b/>
          <w:bCs/>
          <w:spacing w:val="-4"/>
          <w:highlight w:val="green"/>
          <w:u w:val="single"/>
          <w:lang w:val="uk-UA"/>
        </w:rPr>
        <w:lastRenderedPageBreak/>
        <w:t>ВЦ Львів</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6"/>
        <w:gridCol w:w="667"/>
        <w:gridCol w:w="1510"/>
        <w:gridCol w:w="1390"/>
      </w:tblGrid>
      <w:tr w:rsidR="004328B5" w:rsidRPr="00F51EED" w14:paraId="779CF497" w14:textId="77777777" w:rsidTr="00250AF1">
        <w:trPr>
          <w:trHeight w:val="192"/>
          <w:jc w:val="center"/>
        </w:trPr>
        <w:tc>
          <w:tcPr>
            <w:tcW w:w="5006" w:type="dxa"/>
            <w:shd w:val="clear" w:color="000000" w:fill="BFBFBF"/>
            <w:noWrap/>
            <w:vAlign w:val="bottom"/>
            <w:hideMark/>
          </w:tcPr>
          <w:p w14:paraId="0C930EBF" w14:textId="77777777" w:rsidR="004328B5" w:rsidRPr="00EF68B3" w:rsidRDefault="004328B5" w:rsidP="00D419E9">
            <w:pPr>
              <w:jc w:val="center"/>
              <w:rPr>
                <w:b/>
                <w:bCs/>
                <w:sz w:val="22"/>
                <w:szCs w:val="22"/>
              </w:rPr>
            </w:pPr>
            <w:r w:rsidRPr="00EF68B3">
              <w:rPr>
                <w:b/>
                <w:bCs/>
                <w:sz w:val="22"/>
                <w:szCs w:val="22"/>
                <w:lang w:val="uk-UA"/>
              </w:rPr>
              <w:t>Позиція</w:t>
            </w:r>
          </w:p>
        </w:tc>
        <w:tc>
          <w:tcPr>
            <w:tcW w:w="665" w:type="dxa"/>
            <w:shd w:val="clear" w:color="000000" w:fill="BFBFBF"/>
            <w:noWrap/>
            <w:vAlign w:val="bottom"/>
            <w:hideMark/>
          </w:tcPr>
          <w:p w14:paraId="00A96366" w14:textId="77777777" w:rsidR="004328B5" w:rsidRPr="00EF68B3" w:rsidRDefault="004328B5" w:rsidP="00D419E9">
            <w:pPr>
              <w:jc w:val="center"/>
              <w:rPr>
                <w:b/>
                <w:bCs/>
                <w:sz w:val="22"/>
                <w:szCs w:val="22"/>
                <w:lang w:val="uk-UA"/>
              </w:rPr>
            </w:pPr>
            <w:r w:rsidRPr="00EF68B3">
              <w:rPr>
                <w:b/>
                <w:bCs/>
                <w:sz w:val="22"/>
                <w:szCs w:val="22"/>
                <w:lang w:val="uk-UA"/>
              </w:rPr>
              <w:t>Од. вим.</w:t>
            </w:r>
          </w:p>
        </w:tc>
        <w:tc>
          <w:tcPr>
            <w:tcW w:w="1507" w:type="dxa"/>
            <w:shd w:val="clear" w:color="000000" w:fill="BFBFBF"/>
            <w:noWrap/>
            <w:vAlign w:val="bottom"/>
            <w:hideMark/>
          </w:tcPr>
          <w:p w14:paraId="7D56E165" w14:textId="77777777" w:rsidR="004328B5" w:rsidRPr="00EF68B3" w:rsidRDefault="004328B5" w:rsidP="00D419E9">
            <w:pPr>
              <w:jc w:val="center"/>
              <w:rPr>
                <w:b/>
                <w:bCs/>
                <w:sz w:val="22"/>
                <w:szCs w:val="22"/>
                <w:lang w:val="uk-UA"/>
              </w:rPr>
            </w:pPr>
            <w:r w:rsidRPr="00EF68B3">
              <w:rPr>
                <w:b/>
                <w:bCs/>
                <w:sz w:val="22"/>
                <w:szCs w:val="22"/>
                <w:lang w:val="uk-UA"/>
              </w:rPr>
              <w:t>Орієнтовний об</w:t>
            </w:r>
            <w:r w:rsidRPr="00EF68B3">
              <w:rPr>
                <w:b/>
                <w:bCs/>
                <w:sz w:val="22"/>
                <w:szCs w:val="22"/>
                <w:lang w:val="en-US"/>
              </w:rPr>
              <w:t>’</w:t>
            </w:r>
            <w:r w:rsidRPr="00EF68B3">
              <w:rPr>
                <w:b/>
                <w:bCs/>
                <w:sz w:val="22"/>
                <w:szCs w:val="22"/>
                <w:lang w:val="uk-UA"/>
              </w:rPr>
              <w:t>єм</w:t>
            </w:r>
          </w:p>
        </w:tc>
        <w:tc>
          <w:tcPr>
            <w:tcW w:w="1387" w:type="dxa"/>
            <w:shd w:val="clear" w:color="000000" w:fill="BFBFBF"/>
          </w:tcPr>
          <w:p w14:paraId="0911D961" w14:textId="77777777" w:rsidR="004328B5" w:rsidRPr="00EF68B3" w:rsidRDefault="004328B5" w:rsidP="00D419E9">
            <w:pPr>
              <w:jc w:val="center"/>
              <w:rPr>
                <w:b/>
                <w:bCs/>
                <w:sz w:val="22"/>
                <w:szCs w:val="22"/>
                <w:lang w:val="uk-UA"/>
              </w:rPr>
            </w:pPr>
          </w:p>
          <w:p w14:paraId="0CCD1CA8" w14:textId="77777777" w:rsidR="004328B5" w:rsidRPr="00EF68B3" w:rsidRDefault="004328B5" w:rsidP="00D419E9">
            <w:pPr>
              <w:jc w:val="center"/>
              <w:rPr>
                <w:b/>
                <w:bCs/>
                <w:sz w:val="22"/>
                <w:szCs w:val="22"/>
                <w:lang w:val="en-US"/>
              </w:rPr>
            </w:pPr>
            <w:r w:rsidRPr="00EF68B3">
              <w:rPr>
                <w:b/>
                <w:bCs/>
                <w:sz w:val="22"/>
                <w:szCs w:val="22"/>
                <w:lang w:val="uk-UA"/>
              </w:rPr>
              <w:t>Коментарі</w:t>
            </w:r>
            <w:r w:rsidRPr="00EF68B3">
              <w:rPr>
                <w:b/>
                <w:bCs/>
                <w:sz w:val="22"/>
                <w:szCs w:val="22"/>
                <w:lang w:val="en-US"/>
              </w:rPr>
              <w:t>/</w:t>
            </w:r>
          </w:p>
          <w:p w14:paraId="33D11846" w14:textId="77777777" w:rsidR="004328B5" w:rsidRPr="00EF68B3" w:rsidRDefault="004328B5" w:rsidP="00D419E9">
            <w:pPr>
              <w:jc w:val="center"/>
              <w:rPr>
                <w:b/>
                <w:bCs/>
                <w:sz w:val="22"/>
                <w:szCs w:val="22"/>
                <w:lang w:val="uk-UA"/>
              </w:rPr>
            </w:pPr>
            <w:r w:rsidRPr="00EF68B3">
              <w:rPr>
                <w:b/>
                <w:bCs/>
                <w:sz w:val="22"/>
                <w:szCs w:val="22"/>
                <w:lang w:val="uk-UA"/>
              </w:rPr>
              <w:t>доповнення</w:t>
            </w:r>
          </w:p>
        </w:tc>
      </w:tr>
      <w:tr w:rsidR="00117654" w:rsidRPr="00F51EED" w14:paraId="3F2B8C67" w14:textId="77777777" w:rsidTr="00250AF1">
        <w:trPr>
          <w:trHeight w:val="192"/>
          <w:jc w:val="center"/>
        </w:trPr>
        <w:tc>
          <w:tcPr>
            <w:tcW w:w="5006" w:type="dxa"/>
            <w:shd w:val="clear" w:color="000000" w:fill="auto"/>
            <w:noWrap/>
          </w:tcPr>
          <w:p w14:paraId="5B6049C7" w14:textId="77777777" w:rsidR="00117654" w:rsidRPr="0026471E" w:rsidRDefault="00117654" w:rsidP="00117654">
            <w:pPr>
              <w:rPr>
                <w:bCs/>
                <w:sz w:val="20"/>
                <w:szCs w:val="20"/>
                <w:lang w:val="uk-UA"/>
              </w:rPr>
            </w:pPr>
            <w:r w:rsidRPr="0026471E">
              <w:rPr>
                <w:bCs/>
                <w:sz w:val="20"/>
                <w:szCs w:val="20"/>
                <w:lang w:val="uk-UA"/>
              </w:rPr>
              <w:t>Відходи плівки поліетиленової</w:t>
            </w:r>
          </w:p>
        </w:tc>
        <w:tc>
          <w:tcPr>
            <w:tcW w:w="665" w:type="dxa"/>
            <w:shd w:val="clear" w:color="000000" w:fill="auto"/>
            <w:noWrap/>
          </w:tcPr>
          <w:p w14:paraId="17FB3A20" w14:textId="77777777" w:rsidR="00117654" w:rsidRDefault="00117654" w:rsidP="00117654">
            <w:pPr>
              <w:jc w:val="center"/>
              <w:rPr>
                <w:sz w:val="20"/>
                <w:szCs w:val="20"/>
                <w:lang w:val="uk-UA"/>
              </w:rPr>
            </w:pPr>
          </w:p>
          <w:p w14:paraId="1BF1A782" w14:textId="77777777" w:rsidR="00117654" w:rsidRPr="00D5357D" w:rsidRDefault="00117654" w:rsidP="00117654">
            <w:pPr>
              <w:jc w:val="center"/>
              <w:rPr>
                <w:sz w:val="20"/>
                <w:szCs w:val="20"/>
                <w:lang w:val="uk-UA"/>
              </w:rPr>
            </w:pPr>
            <w:r>
              <w:rPr>
                <w:sz w:val="20"/>
                <w:szCs w:val="20"/>
                <w:lang w:val="uk-UA"/>
              </w:rPr>
              <w:t>кг</w:t>
            </w:r>
          </w:p>
        </w:tc>
        <w:tc>
          <w:tcPr>
            <w:tcW w:w="1507" w:type="dxa"/>
            <w:shd w:val="clear" w:color="000000" w:fill="auto"/>
            <w:noWrap/>
          </w:tcPr>
          <w:p w14:paraId="2F435999" w14:textId="645A4B8B" w:rsidR="00117654" w:rsidRPr="00CA3007" w:rsidRDefault="00843E1C" w:rsidP="00117654">
            <w:pPr>
              <w:jc w:val="center"/>
              <w:rPr>
                <w:b/>
                <w:bCs/>
                <w:sz w:val="20"/>
                <w:szCs w:val="20"/>
                <w:lang w:val="uk-UA"/>
              </w:rPr>
            </w:pPr>
            <w:r w:rsidRPr="00E31229">
              <w:rPr>
                <w:b/>
                <w:bCs/>
                <w:sz w:val="20"/>
                <w:szCs w:val="20"/>
                <w:lang w:val="uk-UA"/>
              </w:rPr>
              <w:t>28</w:t>
            </w:r>
            <w:r>
              <w:rPr>
                <w:b/>
                <w:bCs/>
                <w:sz w:val="20"/>
                <w:szCs w:val="20"/>
                <w:lang w:val="uk-UA"/>
              </w:rPr>
              <w:t xml:space="preserve"> </w:t>
            </w:r>
            <w:r w:rsidRPr="00E31229">
              <w:rPr>
                <w:b/>
                <w:bCs/>
                <w:sz w:val="20"/>
                <w:szCs w:val="20"/>
                <w:lang w:val="uk-UA"/>
              </w:rPr>
              <w:t>5</w:t>
            </w:r>
            <w:r>
              <w:rPr>
                <w:b/>
                <w:bCs/>
                <w:sz w:val="20"/>
                <w:szCs w:val="20"/>
                <w:lang w:val="uk-UA"/>
              </w:rPr>
              <w:t>00</w:t>
            </w:r>
          </w:p>
        </w:tc>
        <w:tc>
          <w:tcPr>
            <w:tcW w:w="1387" w:type="dxa"/>
            <w:vMerge w:val="restart"/>
            <w:shd w:val="clear" w:color="000000" w:fill="auto"/>
          </w:tcPr>
          <w:p w14:paraId="45D10DBC" w14:textId="77777777" w:rsidR="00117654" w:rsidRDefault="00117654" w:rsidP="00117654">
            <w:pPr>
              <w:rPr>
                <w:sz w:val="20"/>
                <w:szCs w:val="20"/>
              </w:rPr>
            </w:pPr>
          </w:p>
          <w:p w14:paraId="0008C642" w14:textId="77777777" w:rsidR="00117654" w:rsidRDefault="00117654" w:rsidP="00117654">
            <w:pPr>
              <w:rPr>
                <w:sz w:val="20"/>
                <w:szCs w:val="20"/>
              </w:rPr>
            </w:pPr>
          </w:p>
          <w:p w14:paraId="6BAA8719" w14:textId="77777777" w:rsidR="00117654" w:rsidRDefault="00117654" w:rsidP="00117654">
            <w:pPr>
              <w:rPr>
                <w:sz w:val="20"/>
                <w:szCs w:val="20"/>
              </w:rPr>
            </w:pPr>
          </w:p>
          <w:p w14:paraId="080DC1F9" w14:textId="77777777" w:rsidR="00117654" w:rsidRDefault="00117654" w:rsidP="00117654">
            <w:pPr>
              <w:rPr>
                <w:sz w:val="20"/>
                <w:szCs w:val="20"/>
              </w:rPr>
            </w:pPr>
          </w:p>
          <w:p w14:paraId="12D72056" w14:textId="77777777" w:rsidR="00117654" w:rsidRDefault="00117654" w:rsidP="00117654">
            <w:pPr>
              <w:rPr>
                <w:sz w:val="20"/>
                <w:szCs w:val="20"/>
              </w:rPr>
            </w:pPr>
          </w:p>
          <w:p w14:paraId="62004387" w14:textId="77777777" w:rsidR="00117654" w:rsidRPr="00883B98" w:rsidRDefault="00117654" w:rsidP="00117654">
            <w:pPr>
              <w:rPr>
                <w:sz w:val="20"/>
                <w:szCs w:val="20"/>
              </w:rPr>
            </w:pPr>
            <w:r w:rsidRPr="002C3ECB">
              <w:rPr>
                <w:sz w:val="20"/>
                <w:szCs w:val="20"/>
              </w:rPr>
              <w:t>Обов'язкова наявність вантажників (Покупця) для рівномірного розподілу вантажу по кузову авто.</w:t>
            </w:r>
          </w:p>
        </w:tc>
      </w:tr>
      <w:tr w:rsidR="00117654" w:rsidRPr="00F51EED" w14:paraId="6C4FF459" w14:textId="77777777" w:rsidTr="00250AF1">
        <w:trPr>
          <w:trHeight w:val="192"/>
          <w:jc w:val="center"/>
        </w:trPr>
        <w:tc>
          <w:tcPr>
            <w:tcW w:w="5006" w:type="dxa"/>
            <w:shd w:val="clear" w:color="000000" w:fill="auto"/>
            <w:noWrap/>
          </w:tcPr>
          <w:p w14:paraId="04B616A6" w14:textId="77777777" w:rsidR="00117654" w:rsidRPr="0026471E" w:rsidRDefault="00117654" w:rsidP="00117654">
            <w:pPr>
              <w:rPr>
                <w:bCs/>
                <w:sz w:val="20"/>
                <w:szCs w:val="20"/>
                <w:lang w:val="uk-UA"/>
              </w:rPr>
            </w:pPr>
            <w:r w:rsidRPr="0026471E">
              <w:rPr>
                <w:bCs/>
                <w:sz w:val="20"/>
                <w:szCs w:val="20"/>
                <w:lang w:val="uk-UA"/>
              </w:rPr>
              <w:t>Відходи стрейч-плівки</w:t>
            </w:r>
          </w:p>
        </w:tc>
        <w:tc>
          <w:tcPr>
            <w:tcW w:w="665" w:type="dxa"/>
            <w:shd w:val="clear" w:color="000000" w:fill="auto"/>
            <w:noWrap/>
          </w:tcPr>
          <w:p w14:paraId="588F9FDE" w14:textId="77777777" w:rsidR="00117654" w:rsidRDefault="00117654" w:rsidP="00117654">
            <w:pPr>
              <w:jc w:val="center"/>
              <w:rPr>
                <w:sz w:val="20"/>
                <w:szCs w:val="20"/>
                <w:lang w:val="uk-UA"/>
              </w:rPr>
            </w:pPr>
          </w:p>
          <w:p w14:paraId="18F4DF04" w14:textId="77777777" w:rsidR="00117654" w:rsidRDefault="00117654" w:rsidP="00117654">
            <w:pPr>
              <w:jc w:val="center"/>
              <w:rPr>
                <w:sz w:val="20"/>
                <w:szCs w:val="20"/>
                <w:lang w:val="uk-UA"/>
              </w:rPr>
            </w:pPr>
            <w:r>
              <w:rPr>
                <w:sz w:val="20"/>
                <w:szCs w:val="20"/>
                <w:lang w:val="uk-UA"/>
              </w:rPr>
              <w:t>кг</w:t>
            </w:r>
          </w:p>
        </w:tc>
        <w:tc>
          <w:tcPr>
            <w:tcW w:w="1507" w:type="dxa"/>
            <w:shd w:val="clear" w:color="000000" w:fill="auto"/>
            <w:noWrap/>
          </w:tcPr>
          <w:p w14:paraId="051C6E5B" w14:textId="1891AFBD" w:rsidR="00117654" w:rsidRPr="00CA3007" w:rsidRDefault="00BE0243" w:rsidP="00117654">
            <w:pPr>
              <w:jc w:val="center"/>
              <w:rPr>
                <w:b/>
                <w:bCs/>
                <w:sz w:val="20"/>
                <w:szCs w:val="20"/>
                <w:lang w:val="uk-UA"/>
              </w:rPr>
            </w:pPr>
            <w:r w:rsidRPr="00E31229">
              <w:rPr>
                <w:b/>
                <w:bCs/>
                <w:sz w:val="20"/>
                <w:szCs w:val="20"/>
                <w:lang w:val="en-US"/>
              </w:rPr>
              <w:t>28</w:t>
            </w:r>
            <w:r>
              <w:rPr>
                <w:b/>
                <w:bCs/>
                <w:sz w:val="20"/>
                <w:szCs w:val="20"/>
                <w:lang w:val="uk-UA"/>
              </w:rPr>
              <w:t xml:space="preserve"> </w:t>
            </w:r>
            <w:r w:rsidRPr="00E31229">
              <w:rPr>
                <w:b/>
                <w:bCs/>
                <w:sz w:val="20"/>
                <w:szCs w:val="20"/>
                <w:lang w:val="en-US"/>
              </w:rPr>
              <w:t>9</w:t>
            </w:r>
            <w:r>
              <w:rPr>
                <w:b/>
                <w:bCs/>
                <w:sz w:val="20"/>
                <w:szCs w:val="20"/>
                <w:lang w:val="uk-UA"/>
              </w:rPr>
              <w:t>00</w:t>
            </w:r>
          </w:p>
        </w:tc>
        <w:tc>
          <w:tcPr>
            <w:tcW w:w="1387" w:type="dxa"/>
            <w:vMerge/>
            <w:shd w:val="clear" w:color="000000" w:fill="auto"/>
          </w:tcPr>
          <w:p w14:paraId="2EC23AA1" w14:textId="77777777" w:rsidR="00117654" w:rsidRPr="0000530C" w:rsidRDefault="00117654" w:rsidP="00117654">
            <w:pPr>
              <w:rPr>
                <w:sz w:val="20"/>
                <w:szCs w:val="20"/>
                <w:lang w:val="en-US"/>
              </w:rPr>
            </w:pPr>
          </w:p>
        </w:tc>
      </w:tr>
      <w:tr w:rsidR="00117654" w:rsidRPr="00F51EED" w14:paraId="312DAD6A" w14:textId="77777777" w:rsidTr="00250AF1">
        <w:trPr>
          <w:trHeight w:val="192"/>
          <w:jc w:val="center"/>
        </w:trPr>
        <w:tc>
          <w:tcPr>
            <w:tcW w:w="5006" w:type="dxa"/>
            <w:shd w:val="clear" w:color="000000" w:fill="auto"/>
            <w:noWrap/>
          </w:tcPr>
          <w:p w14:paraId="525DED92" w14:textId="77777777" w:rsidR="00117654" w:rsidRPr="0026471E" w:rsidRDefault="00117654" w:rsidP="00117654">
            <w:pPr>
              <w:rPr>
                <w:bCs/>
                <w:sz w:val="20"/>
                <w:szCs w:val="20"/>
              </w:rPr>
            </w:pPr>
            <w:r w:rsidRPr="0026471E">
              <w:rPr>
                <w:bCs/>
                <w:sz w:val="20"/>
                <w:szCs w:val="20"/>
              </w:rPr>
              <w:t>Відходи ПЕТ пляшки</w:t>
            </w:r>
          </w:p>
        </w:tc>
        <w:tc>
          <w:tcPr>
            <w:tcW w:w="665" w:type="dxa"/>
            <w:shd w:val="clear" w:color="000000" w:fill="auto"/>
            <w:noWrap/>
          </w:tcPr>
          <w:p w14:paraId="786FE1F6" w14:textId="77777777" w:rsidR="00117654" w:rsidRDefault="00117654" w:rsidP="00117654">
            <w:pPr>
              <w:jc w:val="center"/>
              <w:rPr>
                <w:sz w:val="20"/>
                <w:szCs w:val="20"/>
                <w:lang w:val="uk-UA"/>
              </w:rPr>
            </w:pPr>
          </w:p>
          <w:p w14:paraId="773C9818" w14:textId="77777777" w:rsidR="00117654" w:rsidRDefault="00117654" w:rsidP="00117654">
            <w:pPr>
              <w:jc w:val="center"/>
              <w:rPr>
                <w:sz w:val="20"/>
                <w:szCs w:val="20"/>
                <w:lang w:val="uk-UA"/>
              </w:rPr>
            </w:pPr>
            <w:r>
              <w:rPr>
                <w:sz w:val="20"/>
                <w:szCs w:val="20"/>
                <w:lang w:val="uk-UA"/>
              </w:rPr>
              <w:t>кг</w:t>
            </w:r>
          </w:p>
        </w:tc>
        <w:tc>
          <w:tcPr>
            <w:tcW w:w="1507" w:type="dxa"/>
            <w:shd w:val="clear" w:color="000000" w:fill="auto"/>
            <w:noWrap/>
          </w:tcPr>
          <w:p w14:paraId="6AA3C920" w14:textId="349E4802" w:rsidR="00117654" w:rsidRPr="00CA3007" w:rsidRDefault="00564F7F" w:rsidP="00117654">
            <w:pPr>
              <w:jc w:val="center"/>
              <w:rPr>
                <w:b/>
                <w:bCs/>
                <w:sz w:val="20"/>
                <w:szCs w:val="20"/>
                <w:lang w:val="uk-UA"/>
              </w:rPr>
            </w:pPr>
            <w:r w:rsidRPr="00E31229">
              <w:rPr>
                <w:b/>
                <w:bCs/>
                <w:sz w:val="20"/>
                <w:szCs w:val="20"/>
              </w:rPr>
              <w:t>7</w:t>
            </w:r>
            <w:r>
              <w:rPr>
                <w:b/>
                <w:bCs/>
                <w:sz w:val="20"/>
                <w:szCs w:val="20"/>
                <w:lang w:val="uk-UA"/>
              </w:rPr>
              <w:t xml:space="preserve"> </w:t>
            </w:r>
            <w:r w:rsidRPr="00E31229">
              <w:rPr>
                <w:b/>
                <w:bCs/>
                <w:sz w:val="20"/>
                <w:szCs w:val="20"/>
              </w:rPr>
              <w:t>3</w:t>
            </w:r>
            <w:r>
              <w:rPr>
                <w:b/>
                <w:bCs/>
                <w:sz w:val="20"/>
                <w:szCs w:val="20"/>
                <w:lang w:val="uk-UA"/>
              </w:rPr>
              <w:t>00</w:t>
            </w:r>
          </w:p>
        </w:tc>
        <w:tc>
          <w:tcPr>
            <w:tcW w:w="1387" w:type="dxa"/>
            <w:vMerge/>
            <w:shd w:val="clear" w:color="000000" w:fill="auto"/>
          </w:tcPr>
          <w:p w14:paraId="2867CCEF" w14:textId="77777777" w:rsidR="00117654" w:rsidRPr="00F633DA" w:rsidRDefault="00117654" w:rsidP="00117654">
            <w:pPr>
              <w:rPr>
                <w:sz w:val="20"/>
                <w:szCs w:val="20"/>
              </w:rPr>
            </w:pPr>
          </w:p>
        </w:tc>
      </w:tr>
      <w:tr w:rsidR="004328B5" w:rsidRPr="00F51EED" w14:paraId="30212BFE" w14:textId="77777777" w:rsidTr="00250AF1">
        <w:trPr>
          <w:trHeight w:val="192"/>
          <w:jc w:val="center"/>
        </w:trPr>
        <w:tc>
          <w:tcPr>
            <w:tcW w:w="5006" w:type="dxa"/>
            <w:shd w:val="clear" w:color="000000" w:fill="auto"/>
            <w:noWrap/>
          </w:tcPr>
          <w:p w14:paraId="16DC43E1"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665" w:type="dxa"/>
            <w:shd w:val="clear" w:color="000000" w:fill="auto"/>
            <w:noWrap/>
          </w:tcPr>
          <w:p w14:paraId="1B24C836" w14:textId="77777777" w:rsidR="004328B5" w:rsidRDefault="004328B5" w:rsidP="00D419E9">
            <w:pPr>
              <w:jc w:val="center"/>
              <w:rPr>
                <w:sz w:val="20"/>
                <w:szCs w:val="20"/>
                <w:lang w:val="uk-UA"/>
              </w:rPr>
            </w:pPr>
          </w:p>
          <w:p w14:paraId="6D217F4E" w14:textId="77777777" w:rsidR="004328B5" w:rsidRDefault="004328B5" w:rsidP="00D419E9">
            <w:pPr>
              <w:jc w:val="center"/>
              <w:rPr>
                <w:sz w:val="20"/>
                <w:szCs w:val="20"/>
                <w:lang w:val="uk-UA"/>
              </w:rPr>
            </w:pPr>
            <w:r>
              <w:rPr>
                <w:sz w:val="20"/>
                <w:szCs w:val="20"/>
                <w:lang w:val="uk-UA"/>
              </w:rPr>
              <w:t>кг</w:t>
            </w:r>
          </w:p>
        </w:tc>
        <w:tc>
          <w:tcPr>
            <w:tcW w:w="1507" w:type="dxa"/>
            <w:shd w:val="clear" w:color="000000" w:fill="auto"/>
            <w:noWrap/>
          </w:tcPr>
          <w:p w14:paraId="391DBC50" w14:textId="38FFE7DB" w:rsidR="004328B5" w:rsidRPr="00CA3007" w:rsidRDefault="006D5715" w:rsidP="00D419E9">
            <w:pPr>
              <w:jc w:val="center"/>
              <w:rPr>
                <w:b/>
                <w:bCs/>
                <w:sz w:val="20"/>
                <w:szCs w:val="20"/>
                <w:lang w:val="uk-UA"/>
              </w:rPr>
            </w:pPr>
            <w:r>
              <w:rPr>
                <w:b/>
                <w:bCs/>
                <w:sz w:val="20"/>
                <w:szCs w:val="20"/>
                <w:lang w:val="uk-UA"/>
              </w:rPr>
              <w:t>2300</w:t>
            </w:r>
          </w:p>
        </w:tc>
        <w:tc>
          <w:tcPr>
            <w:tcW w:w="1387" w:type="dxa"/>
            <w:vMerge/>
            <w:shd w:val="clear" w:color="000000" w:fill="auto"/>
          </w:tcPr>
          <w:p w14:paraId="44CE0EF8" w14:textId="77777777" w:rsidR="004328B5" w:rsidRPr="00F633DA" w:rsidRDefault="004328B5" w:rsidP="00D419E9">
            <w:pPr>
              <w:rPr>
                <w:sz w:val="20"/>
                <w:szCs w:val="20"/>
              </w:rPr>
            </w:pPr>
          </w:p>
        </w:tc>
      </w:tr>
      <w:tr w:rsidR="004328B5" w:rsidRPr="00F51EED" w14:paraId="0FD4A5D0" w14:textId="77777777" w:rsidTr="00250AF1">
        <w:trPr>
          <w:trHeight w:val="192"/>
          <w:jc w:val="center"/>
        </w:trPr>
        <w:tc>
          <w:tcPr>
            <w:tcW w:w="5006" w:type="dxa"/>
            <w:shd w:val="clear" w:color="000000" w:fill="auto"/>
            <w:noWrap/>
          </w:tcPr>
          <w:p w14:paraId="03A17855"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665" w:type="dxa"/>
            <w:shd w:val="clear" w:color="000000" w:fill="auto"/>
            <w:noWrap/>
          </w:tcPr>
          <w:p w14:paraId="64920C2D" w14:textId="77777777" w:rsidR="004328B5" w:rsidRDefault="004328B5" w:rsidP="00D419E9">
            <w:pPr>
              <w:jc w:val="center"/>
              <w:rPr>
                <w:sz w:val="20"/>
                <w:szCs w:val="20"/>
                <w:lang w:val="uk-UA"/>
              </w:rPr>
            </w:pPr>
          </w:p>
          <w:p w14:paraId="51E9F622" w14:textId="77777777" w:rsidR="004328B5" w:rsidRDefault="004328B5" w:rsidP="00D419E9">
            <w:pPr>
              <w:jc w:val="center"/>
              <w:rPr>
                <w:sz w:val="20"/>
                <w:szCs w:val="20"/>
                <w:lang w:val="uk-UA"/>
              </w:rPr>
            </w:pPr>
            <w:r>
              <w:rPr>
                <w:sz w:val="20"/>
                <w:szCs w:val="20"/>
                <w:lang w:val="uk-UA"/>
              </w:rPr>
              <w:t>т</w:t>
            </w:r>
          </w:p>
        </w:tc>
        <w:tc>
          <w:tcPr>
            <w:tcW w:w="1507" w:type="dxa"/>
            <w:shd w:val="clear" w:color="000000" w:fill="auto"/>
            <w:noWrap/>
          </w:tcPr>
          <w:p w14:paraId="179463C0" w14:textId="64C9848A" w:rsidR="004328B5" w:rsidRPr="00204A2C" w:rsidRDefault="00204A2C" w:rsidP="00D419E9">
            <w:pPr>
              <w:jc w:val="center"/>
              <w:rPr>
                <w:b/>
                <w:bCs/>
                <w:sz w:val="20"/>
                <w:szCs w:val="20"/>
                <w:lang w:val="en-US"/>
              </w:rPr>
            </w:pPr>
            <w:r>
              <w:rPr>
                <w:b/>
                <w:bCs/>
                <w:sz w:val="20"/>
                <w:szCs w:val="20"/>
                <w:lang w:val="uk-UA"/>
              </w:rPr>
              <w:t>0</w:t>
            </w:r>
            <w:r>
              <w:rPr>
                <w:b/>
                <w:bCs/>
                <w:sz w:val="20"/>
                <w:szCs w:val="20"/>
                <w:lang w:val="en-US"/>
              </w:rPr>
              <w:t>,1</w:t>
            </w:r>
          </w:p>
        </w:tc>
        <w:tc>
          <w:tcPr>
            <w:tcW w:w="1387" w:type="dxa"/>
            <w:vMerge/>
            <w:shd w:val="clear" w:color="000000" w:fill="auto"/>
          </w:tcPr>
          <w:p w14:paraId="32C377B8" w14:textId="77777777" w:rsidR="004328B5" w:rsidRPr="00F633DA" w:rsidRDefault="004328B5" w:rsidP="00D419E9">
            <w:pPr>
              <w:rPr>
                <w:sz w:val="20"/>
                <w:szCs w:val="20"/>
              </w:rPr>
            </w:pPr>
          </w:p>
        </w:tc>
      </w:tr>
      <w:tr w:rsidR="00CA3007" w:rsidRPr="00F51EED" w14:paraId="0CB9D47A" w14:textId="77777777" w:rsidTr="00250AF1">
        <w:trPr>
          <w:trHeight w:val="192"/>
          <w:jc w:val="center"/>
        </w:trPr>
        <w:tc>
          <w:tcPr>
            <w:tcW w:w="5006" w:type="dxa"/>
            <w:shd w:val="clear" w:color="000000" w:fill="auto"/>
            <w:noWrap/>
          </w:tcPr>
          <w:p w14:paraId="6BE9D97A" w14:textId="77777777" w:rsidR="00CA3007" w:rsidRPr="0026471E" w:rsidRDefault="00CA3007" w:rsidP="00CA3007">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665" w:type="dxa"/>
            <w:shd w:val="clear" w:color="000000" w:fill="auto"/>
            <w:noWrap/>
          </w:tcPr>
          <w:p w14:paraId="05491103" w14:textId="77777777" w:rsidR="00CA3007" w:rsidRDefault="00CA3007" w:rsidP="00CA3007">
            <w:pPr>
              <w:jc w:val="center"/>
              <w:rPr>
                <w:sz w:val="20"/>
                <w:szCs w:val="20"/>
                <w:lang w:val="uk-UA"/>
              </w:rPr>
            </w:pPr>
          </w:p>
          <w:p w14:paraId="5F1E64F3" w14:textId="77777777" w:rsidR="00CA3007" w:rsidRDefault="00CA3007" w:rsidP="00CA3007">
            <w:pPr>
              <w:jc w:val="center"/>
              <w:rPr>
                <w:sz w:val="20"/>
                <w:szCs w:val="20"/>
                <w:lang w:val="uk-UA"/>
              </w:rPr>
            </w:pPr>
            <w:r>
              <w:rPr>
                <w:sz w:val="20"/>
                <w:szCs w:val="20"/>
                <w:lang w:val="uk-UA"/>
              </w:rPr>
              <w:t>т</w:t>
            </w:r>
          </w:p>
        </w:tc>
        <w:tc>
          <w:tcPr>
            <w:tcW w:w="15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39558" w14:textId="61F84E31" w:rsidR="00CA3007" w:rsidRPr="009E62D4" w:rsidRDefault="009E62D4" w:rsidP="00CA3007">
            <w:pPr>
              <w:jc w:val="center"/>
              <w:rPr>
                <w:b/>
                <w:bCs/>
                <w:sz w:val="20"/>
                <w:szCs w:val="20"/>
                <w:lang w:val="en-US"/>
              </w:rPr>
            </w:pPr>
            <w:r>
              <w:rPr>
                <w:b/>
                <w:bCs/>
                <w:sz w:val="20"/>
                <w:szCs w:val="20"/>
                <w:lang w:val="uk-UA"/>
              </w:rPr>
              <w:t>0</w:t>
            </w:r>
            <w:r>
              <w:rPr>
                <w:b/>
                <w:bCs/>
                <w:sz w:val="20"/>
                <w:szCs w:val="20"/>
                <w:lang w:val="en-US"/>
              </w:rPr>
              <w:t>,1</w:t>
            </w:r>
          </w:p>
        </w:tc>
        <w:tc>
          <w:tcPr>
            <w:tcW w:w="1387" w:type="dxa"/>
            <w:vMerge/>
            <w:shd w:val="clear" w:color="000000" w:fill="auto"/>
          </w:tcPr>
          <w:p w14:paraId="06552D5C" w14:textId="77777777" w:rsidR="00CA3007" w:rsidRPr="00F633DA" w:rsidRDefault="00CA3007" w:rsidP="00CA3007">
            <w:pPr>
              <w:rPr>
                <w:sz w:val="20"/>
                <w:szCs w:val="20"/>
              </w:rPr>
            </w:pPr>
          </w:p>
        </w:tc>
      </w:tr>
      <w:tr w:rsidR="00CA3007" w:rsidRPr="00F51EED" w14:paraId="1BFDF2AA" w14:textId="77777777" w:rsidTr="00250AF1">
        <w:trPr>
          <w:trHeight w:val="192"/>
          <w:jc w:val="center"/>
        </w:trPr>
        <w:tc>
          <w:tcPr>
            <w:tcW w:w="5006" w:type="dxa"/>
            <w:shd w:val="clear" w:color="000000" w:fill="auto"/>
            <w:noWrap/>
          </w:tcPr>
          <w:p w14:paraId="50190CAF" w14:textId="77777777" w:rsidR="00CA3007" w:rsidRPr="0026471E" w:rsidRDefault="00CA3007" w:rsidP="00CA3007">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665" w:type="dxa"/>
            <w:shd w:val="clear" w:color="000000" w:fill="auto"/>
            <w:noWrap/>
          </w:tcPr>
          <w:p w14:paraId="6C087089" w14:textId="77777777" w:rsidR="00CA3007" w:rsidRDefault="00CA3007" w:rsidP="00CA3007">
            <w:pPr>
              <w:jc w:val="center"/>
              <w:rPr>
                <w:sz w:val="20"/>
                <w:szCs w:val="20"/>
                <w:lang w:val="uk-UA"/>
              </w:rPr>
            </w:pPr>
          </w:p>
          <w:p w14:paraId="1AD2253E" w14:textId="77777777" w:rsidR="00CA3007" w:rsidRDefault="00CA3007" w:rsidP="00CA3007">
            <w:pPr>
              <w:jc w:val="center"/>
              <w:rPr>
                <w:sz w:val="20"/>
                <w:szCs w:val="20"/>
                <w:lang w:val="uk-UA"/>
              </w:rPr>
            </w:pPr>
            <w:r>
              <w:rPr>
                <w:sz w:val="20"/>
                <w:szCs w:val="20"/>
                <w:lang w:val="uk-UA"/>
              </w:rPr>
              <w:t>шт.</w:t>
            </w: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0AEB7D8A" w14:textId="21D2E6A3" w:rsidR="00CA3007" w:rsidRPr="002A7004" w:rsidRDefault="002A7004" w:rsidP="00CA3007">
            <w:pPr>
              <w:jc w:val="center"/>
              <w:rPr>
                <w:b/>
                <w:bCs/>
                <w:sz w:val="20"/>
                <w:szCs w:val="20"/>
                <w:lang w:val="en-US"/>
              </w:rPr>
            </w:pPr>
            <w:r>
              <w:rPr>
                <w:b/>
                <w:bCs/>
                <w:sz w:val="20"/>
                <w:szCs w:val="20"/>
                <w:lang w:val="en-US"/>
              </w:rPr>
              <w:t>1</w:t>
            </w:r>
          </w:p>
        </w:tc>
        <w:tc>
          <w:tcPr>
            <w:tcW w:w="1387" w:type="dxa"/>
            <w:vMerge/>
            <w:shd w:val="clear" w:color="000000" w:fill="auto"/>
          </w:tcPr>
          <w:p w14:paraId="073BCB96" w14:textId="77777777" w:rsidR="00CA3007" w:rsidRPr="00F633DA" w:rsidRDefault="00CA3007" w:rsidP="00CA3007">
            <w:pPr>
              <w:rPr>
                <w:sz w:val="20"/>
                <w:szCs w:val="20"/>
              </w:rPr>
            </w:pPr>
          </w:p>
        </w:tc>
      </w:tr>
      <w:tr w:rsidR="00CA3007" w:rsidRPr="00F51EED" w14:paraId="0276087C" w14:textId="77777777" w:rsidTr="00250AF1">
        <w:trPr>
          <w:trHeight w:val="192"/>
          <w:jc w:val="center"/>
        </w:trPr>
        <w:tc>
          <w:tcPr>
            <w:tcW w:w="5006" w:type="dxa"/>
            <w:shd w:val="clear" w:color="000000" w:fill="auto"/>
            <w:noWrap/>
          </w:tcPr>
          <w:p w14:paraId="78532DEF" w14:textId="77777777" w:rsidR="00CA3007" w:rsidRPr="0026471E" w:rsidRDefault="00CA3007" w:rsidP="00CA3007">
            <w:pPr>
              <w:rPr>
                <w:bCs/>
                <w:sz w:val="20"/>
                <w:szCs w:val="20"/>
                <w:lang w:val="uk-UA"/>
              </w:rPr>
            </w:pPr>
            <w:r w:rsidRPr="0026471E">
              <w:rPr>
                <w:bCs/>
                <w:sz w:val="20"/>
                <w:szCs w:val="20"/>
                <w:lang w:val="uk-UA"/>
              </w:rPr>
              <w:t>Відходи бандажної стрічки</w:t>
            </w:r>
          </w:p>
        </w:tc>
        <w:tc>
          <w:tcPr>
            <w:tcW w:w="665" w:type="dxa"/>
            <w:shd w:val="clear" w:color="000000" w:fill="auto"/>
            <w:noWrap/>
          </w:tcPr>
          <w:p w14:paraId="2A162349" w14:textId="77777777" w:rsidR="00CA3007" w:rsidRDefault="00CA3007" w:rsidP="00CA3007">
            <w:pPr>
              <w:jc w:val="center"/>
              <w:rPr>
                <w:sz w:val="20"/>
                <w:szCs w:val="20"/>
                <w:lang w:val="uk-UA"/>
              </w:rPr>
            </w:pPr>
          </w:p>
          <w:p w14:paraId="2E546BEE" w14:textId="77777777" w:rsidR="00CA3007" w:rsidRDefault="00CA3007" w:rsidP="00CA3007">
            <w:pPr>
              <w:jc w:val="center"/>
              <w:rPr>
                <w:sz w:val="20"/>
                <w:szCs w:val="20"/>
                <w:lang w:val="uk-UA"/>
              </w:rPr>
            </w:pPr>
            <w:r>
              <w:rPr>
                <w:sz w:val="20"/>
                <w:szCs w:val="20"/>
                <w:lang w:val="uk-UA"/>
              </w:rPr>
              <w:t>т</w:t>
            </w: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77BD5D14" w14:textId="3405EA9F" w:rsidR="00CA3007" w:rsidRPr="00345A53" w:rsidRDefault="00345A53" w:rsidP="00CA3007">
            <w:pPr>
              <w:jc w:val="center"/>
              <w:rPr>
                <w:b/>
                <w:bCs/>
                <w:sz w:val="20"/>
                <w:szCs w:val="20"/>
                <w:lang w:val="en-US"/>
              </w:rPr>
            </w:pPr>
            <w:r>
              <w:rPr>
                <w:b/>
                <w:bCs/>
                <w:sz w:val="20"/>
                <w:szCs w:val="20"/>
                <w:lang w:val="en-US"/>
              </w:rPr>
              <w:t>3,1</w:t>
            </w:r>
          </w:p>
        </w:tc>
        <w:tc>
          <w:tcPr>
            <w:tcW w:w="1387" w:type="dxa"/>
            <w:vMerge/>
            <w:shd w:val="clear" w:color="000000" w:fill="auto"/>
          </w:tcPr>
          <w:p w14:paraId="36A8BD61" w14:textId="77777777" w:rsidR="00CA3007" w:rsidRPr="00F633DA" w:rsidRDefault="00CA3007" w:rsidP="00CA3007">
            <w:pPr>
              <w:rPr>
                <w:sz w:val="20"/>
                <w:szCs w:val="20"/>
              </w:rPr>
            </w:pPr>
          </w:p>
        </w:tc>
      </w:tr>
      <w:tr w:rsidR="00CA3007" w:rsidRPr="00F51EED" w14:paraId="278F502F" w14:textId="77777777" w:rsidTr="00250AF1">
        <w:trPr>
          <w:trHeight w:val="243"/>
          <w:jc w:val="center"/>
        </w:trPr>
        <w:tc>
          <w:tcPr>
            <w:tcW w:w="5006" w:type="dxa"/>
            <w:shd w:val="clear" w:color="000000" w:fill="auto"/>
            <w:noWrap/>
          </w:tcPr>
          <w:p w14:paraId="05303326" w14:textId="77777777" w:rsidR="00CA3007" w:rsidRPr="0026471E" w:rsidRDefault="00CA3007" w:rsidP="00CA3007">
            <w:pPr>
              <w:rPr>
                <w:bCs/>
                <w:sz w:val="20"/>
                <w:szCs w:val="20"/>
                <w:lang w:val="uk-UA"/>
              </w:rPr>
            </w:pPr>
            <w:r w:rsidRPr="0026471E">
              <w:rPr>
                <w:bCs/>
                <w:sz w:val="20"/>
                <w:szCs w:val="20"/>
                <w:lang w:val="uk-UA"/>
              </w:rPr>
              <w:t>Лом алюмінієвої банки (відходи)</w:t>
            </w:r>
          </w:p>
        </w:tc>
        <w:tc>
          <w:tcPr>
            <w:tcW w:w="665" w:type="dxa"/>
            <w:shd w:val="clear" w:color="000000" w:fill="auto"/>
            <w:noWrap/>
          </w:tcPr>
          <w:p w14:paraId="2526F1D4" w14:textId="77777777" w:rsidR="00CA3007" w:rsidRDefault="00CA3007" w:rsidP="00CA3007">
            <w:pPr>
              <w:jc w:val="center"/>
              <w:rPr>
                <w:sz w:val="20"/>
                <w:szCs w:val="20"/>
                <w:lang w:val="uk-UA"/>
              </w:rPr>
            </w:pPr>
          </w:p>
          <w:p w14:paraId="62182540" w14:textId="77777777" w:rsidR="00CA3007" w:rsidRDefault="00CA3007" w:rsidP="00CA3007">
            <w:pPr>
              <w:jc w:val="center"/>
              <w:rPr>
                <w:sz w:val="20"/>
                <w:szCs w:val="20"/>
                <w:lang w:val="uk-UA"/>
              </w:rPr>
            </w:pPr>
            <w:r>
              <w:rPr>
                <w:sz w:val="20"/>
                <w:szCs w:val="20"/>
                <w:lang w:val="uk-UA"/>
              </w:rPr>
              <w:t>т</w:t>
            </w:r>
          </w:p>
        </w:tc>
        <w:tc>
          <w:tcPr>
            <w:tcW w:w="1507" w:type="dxa"/>
            <w:tcBorders>
              <w:top w:val="nil"/>
              <w:left w:val="single" w:sz="4" w:space="0" w:color="auto"/>
              <w:bottom w:val="single" w:sz="4" w:space="0" w:color="auto"/>
              <w:right w:val="single" w:sz="4" w:space="0" w:color="auto"/>
            </w:tcBorders>
            <w:shd w:val="clear" w:color="auto" w:fill="auto"/>
            <w:noWrap/>
            <w:vAlign w:val="bottom"/>
          </w:tcPr>
          <w:p w14:paraId="5359F1A3" w14:textId="7530F7AB" w:rsidR="00CA3007" w:rsidRPr="00265556" w:rsidRDefault="00265556" w:rsidP="00CA3007">
            <w:pPr>
              <w:jc w:val="center"/>
              <w:rPr>
                <w:b/>
                <w:bCs/>
                <w:sz w:val="20"/>
                <w:szCs w:val="20"/>
                <w:lang w:val="en-US"/>
              </w:rPr>
            </w:pPr>
            <w:r>
              <w:rPr>
                <w:b/>
                <w:bCs/>
                <w:sz w:val="20"/>
                <w:szCs w:val="20"/>
                <w:lang w:val="en-US"/>
              </w:rPr>
              <w:t>1,4</w:t>
            </w:r>
          </w:p>
        </w:tc>
        <w:tc>
          <w:tcPr>
            <w:tcW w:w="1387" w:type="dxa"/>
            <w:vMerge/>
            <w:shd w:val="clear" w:color="000000" w:fill="auto"/>
          </w:tcPr>
          <w:p w14:paraId="3C97D33B" w14:textId="77777777" w:rsidR="00CA3007" w:rsidRPr="00F633DA" w:rsidRDefault="00CA3007" w:rsidP="00CA3007">
            <w:pPr>
              <w:rPr>
                <w:sz w:val="20"/>
                <w:szCs w:val="20"/>
              </w:rPr>
            </w:pPr>
          </w:p>
        </w:tc>
      </w:tr>
    </w:tbl>
    <w:p w14:paraId="4003D512" w14:textId="77777777" w:rsidR="004328B5" w:rsidRDefault="004328B5" w:rsidP="004328B5">
      <w:pPr>
        <w:widowControl w:val="0"/>
        <w:rPr>
          <w:rFonts w:eastAsia="Batang"/>
          <w:b/>
          <w:bCs/>
          <w:spacing w:val="-4"/>
          <w:lang w:val="uk-UA"/>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559"/>
        <w:gridCol w:w="257"/>
        <w:gridCol w:w="1817"/>
        <w:gridCol w:w="4292"/>
      </w:tblGrid>
      <w:tr w:rsidR="004328B5" w:rsidRPr="00F51EED" w14:paraId="7E942567" w14:textId="77777777" w:rsidTr="00250AF1">
        <w:trPr>
          <w:trHeight w:val="395"/>
          <w:jc w:val="center"/>
        </w:trPr>
        <w:tc>
          <w:tcPr>
            <w:tcW w:w="1899" w:type="dxa"/>
            <w:shd w:val="clear" w:color="auto" w:fill="auto"/>
            <w:noWrap/>
            <w:vAlign w:val="bottom"/>
            <w:hideMark/>
          </w:tcPr>
          <w:p w14:paraId="6E11DDA4" w14:textId="77777777" w:rsidR="004328B5" w:rsidRPr="00730D67" w:rsidRDefault="004328B5" w:rsidP="00D419E9">
            <w:pPr>
              <w:jc w:val="center"/>
              <w:rPr>
                <w:b/>
                <w:bCs/>
                <w:sz w:val="22"/>
                <w:szCs w:val="22"/>
              </w:rPr>
            </w:pPr>
            <w:r w:rsidRPr="00EF68B3">
              <w:rPr>
                <w:b/>
                <w:bCs/>
                <w:sz w:val="22"/>
                <w:szCs w:val="22"/>
                <w:lang w:val="uk-UA"/>
              </w:rPr>
              <w:t>Позиція</w:t>
            </w:r>
          </w:p>
        </w:tc>
        <w:tc>
          <w:tcPr>
            <w:tcW w:w="1559" w:type="dxa"/>
            <w:shd w:val="clear" w:color="auto" w:fill="auto"/>
          </w:tcPr>
          <w:p w14:paraId="3E70CF12" w14:textId="77777777" w:rsidR="004328B5" w:rsidRPr="00730D67" w:rsidRDefault="004328B5" w:rsidP="00D419E9">
            <w:pPr>
              <w:jc w:val="center"/>
              <w:rPr>
                <w:b/>
                <w:bCs/>
                <w:sz w:val="22"/>
                <w:szCs w:val="22"/>
                <w:lang w:val="uk-UA"/>
              </w:rPr>
            </w:pPr>
          </w:p>
          <w:p w14:paraId="08C4AE00" w14:textId="77777777" w:rsidR="004328B5" w:rsidRPr="00730D67" w:rsidRDefault="004328B5" w:rsidP="00D419E9">
            <w:pPr>
              <w:jc w:val="center"/>
              <w:rPr>
                <w:b/>
                <w:bCs/>
                <w:sz w:val="22"/>
                <w:szCs w:val="22"/>
                <w:lang w:val="uk-UA"/>
              </w:rPr>
            </w:pPr>
            <w:r w:rsidRPr="00730D67">
              <w:rPr>
                <w:b/>
                <w:bCs/>
                <w:sz w:val="22"/>
                <w:szCs w:val="22"/>
                <w:lang w:val="uk-UA"/>
              </w:rPr>
              <w:t>Умови зберігання</w:t>
            </w:r>
          </w:p>
        </w:tc>
        <w:tc>
          <w:tcPr>
            <w:tcW w:w="2074" w:type="dxa"/>
            <w:gridSpan w:val="2"/>
            <w:shd w:val="clear" w:color="auto" w:fill="auto"/>
            <w:noWrap/>
            <w:vAlign w:val="bottom"/>
            <w:hideMark/>
          </w:tcPr>
          <w:p w14:paraId="7C53DBE9" w14:textId="77777777" w:rsidR="004328B5" w:rsidRPr="00730D67" w:rsidRDefault="004328B5" w:rsidP="00D419E9">
            <w:pPr>
              <w:jc w:val="center"/>
              <w:rPr>
                <w:b/>
                <w:bCs/>
                <w:sz w:val="22"/>
                <w:szCs w:val="22"/>
              </w:rPr>
            </w:pPr>
            <w:r w:rsidRPr="00730D67">
              <w:rPr>
                <w:b/>
                <w:bCs/>
                <w:sz w:val="22"/>
                <w:szCs w:val="22"/>
                <w:lang w:val="uk-UA"/>
              </w:rPr>
              <w:t>Умови відвантаження</w:t>
            </w:r>
          </w:p>
        </w:tc>
        <w:tc>
          <w:tcPr>
            <w:tcW w:w="4292" w:type="dxa"/>
            <w:shd w:val="clear" w:color="auto" w:fill="auto"/>
          </w:tcPr>
          <w:p w14:paraId="38287667" w14:textId="77777777" w:rsidR="004328B5" w:rsidRPr="00730D67" w:rsidRDefault="004328B5" w:rsidP="00D419E9">
            <w:pPr>
              <w:jc w:val="center"/>
              <w:rPr>
                <w:b/>
                <w:bCs/>
                <w:sz w:val="22"/>
                <w:szCs w:val="22"/>
                <w:lang w:val="uk-UA"/>
              </w:rPr>
            </w:pPr>
          </w:p>
          <w:p w14:paraId="03531188" w14:textId="77777777" w:rsidR="004328B5" w:rsidRPr="00730D67" w:rsidRDefault="004328B5" w:rsidP="00D419E9">
            <w:pPr>
              <w:jc w:val="center"/>
              <w:rPr>
                <w:b/>
                <w:bCs/>
                <w:sz w:val="22"/>
                <w:szCs w:val="22"/>
                <w:lang w:val="en-US"/>
              </w:rPr>
            </w:pPr>
            <w:r w:rsidRPr="00730D67">
              <w:rPr>
                <w:b/>
                <w:bCs/>
                <w:sz w:val="22"/>
                <w:szCs w:val="22"/>
                <w:lang w:val="uk-UA"/>
              </w:rPr>
              <w:t>Коментарі</w:t>
            </w:r>
            <w:r w:rsidRPr="00730D67">
              <w:rPr>
                <w:b/>
                <w:bCs/>
                <w:sz w:val="22"/>
                <w:szCs w:val="22"/>
                <w:lang w:val="en-US"/>
              </w:rPr>
              <w:t>/</w:t>
            </w:r>
          </w:p>
          <w:p w14:paraId="24D44628" w14:textId="77777777" w:rsidR="004328B5" w:rsidRPr="00730D67" w:rsidRDefault="004328B5" w:rsidP="00D419E9">
            <w:pPr>
              <w:jc w:val="center"/>
              <w:rPr>
                <w:b/>
                <w:bCs/>
                <w:sz w:val="22"/>
                <w:szCs w:val="22"/>
                <w:lang w:val="uk-UA"/>
              </w:rPr>
            </w:pPr>
            <w:r w:rsidRPr="00730D67">
              <w:rPr>
                <w:b/>
                <w:bCs/>
                <w:sz w:val="22"/>
                <w:szCs w:val="22"/>
                <w:lang w:val="uk-UA"/>
              </w:rPr>
              <w:t>доповнення</w:t>
            </w:r>
          </w:p>
        </w:tc>
      </w:tr>
      <w:tr w:rsidR="004328B5" w:rsidRPr="00F51EED" w14:paraId="126EE736" w14:textId="77777777" w:rsidTr="00D419E9">
        <w:trPr>
          <w:trHeight w:val="673"/>
          <w:jc w:val="center"/>
        </w:trPr>
        <w:tc>
          <w:tcPr>
            <w:tcW w:w="1899" w:type="dxa"/>
            <w:shd w:val="clear" w:color="000000" w:fill="auto"/>
            <w:noWrap/>
          </w:tcPr>
          <w:p w14:paraId="146BCC18" w14:textId="77777777" w:rsidR="004328B5" w:rsidRPr="0026471E" w:rsidRDefault="004328B5" w:rsidP="00D419E9">
            <w:pPr>
              <w:rPr>
                <w:bCs/>
                <w:sz w:val="20"/>
                <w:szCs w:val="20"/>
                <w:lang w:val="uk-UA"/>
              </w:rPr>
            </w:pPr>
            <w:r w:rsidRPr="0026471E">
              <w:rPr>
                <w:bCs/>
                <w:sz w:val="20"/>
                <w:szCs w:val="20"/>
                <w:lang w:val="uk-UA"/>
              </w:rPr>
              <w:t>Відходи плівки поліетиленової</w:t>
            </w:r>
          </w:p>
        </w:tc>
        <w:tc>
          <w:tcPr>
            <w:tcW w:w="1816" w:type="dxa"/>
            <w:gridSpan w:val="2"/>
            <w:tcBorders>
              <w:bottom w:val="single" w:sz="4" w:space="0" w:color="auto"/>
            </w:tcBorders>
            <w:shd w:val="clear" w:color="000000" w:fill="auto"/>
          </w:tcPr>
          <w:p w14:paraId="068168F3" w14:textId="77777777" w:rsidR="004328B5" w:rsidRDefault="004328B5" w:rsidP="00D419E9">
            <w:pPr>
              <w:jc w:val="center"/>
              <w:rPr>
                <w:sz w:val="20"/>
                <w:szCs w:val="20"/>
              </w:rPr>
            </w:pPr>
            <w:r w:rsidRPr="004C3E9D">
              <w:rPr>
                <w:sz w:val="20"/>
                <w:szCs w:val="20"/>
              </w:rPr>
              <w:t>В рулонах, стягнуті стрип стрічкою.</w:t>
            </w:r>
          </w:p>
        </w:tc>
        <w:tc>
          <w:tcPr>
            <w:tcW w:w="1817" w:type="dxa"/>
            <w:tcBorders>
              <w:bottom w:val="single" w:sz="4" w:space="0" w:color="auto"/>
            </w:tcBorders>
            <w:shd w:val="clear" w:color="000000" w:fill="auto"/>
          </w:tcPr>
          <w:p w14:paraId="2DA3D68B" w14:textId="77777777" w:rsidR="004328B5" w:rsidRPr="00384EF0" w:rsidRDefault="004328B5" w:rsidP="00D419E9">
            <w:pPr>
              <w:jc w:val="center"/>
              <w:rPr>
                <w:sz w:val="20"/>
                <w:szCs w:val="20"/>
                <w:lang w:val="uk-UA"/>
              </w:rPr>
            </w:pPr>
            <w:r>
              <w:rPr>
                <w:sz w:val="20"/>
                <w:szCs w:val="20"/>
                <w:lang w:val="uk-UA"/>
              </w:rPr>
              <w:t>Насипом в кузов авто, силами покупця</w:t>
            </w:r>
          </w:p>
        </w:tc>
        <w:tc>
          <w:tcPr>
            <w:tcW w:w="4292" w:type="dxa"/>
            <w:shd w:val="clear" w:color="000000" w:fill="auto"/>
          </w:tcPr>
          <w:p w14:paraId="016A690B" w14:textId="77777777" w:rsidR="004328B5" w:rsidRDefault="004328B5" w:rsidP="00D419E9">
            <w:pPr>
              <w:rPr>
                <w:sz w:val="20"/>
                <w:szCs w:val="20"/>
                <w:lang w:val="uk-UA"/>
              </w:rPr>
            </w:pPr>
            <w:r w:rsidRPr="00815FD1">
              <w:rPr>
                <w:sz w:val="20"/>
                <w:szCs w:val="20"/>
                <w:highlight w:val="yellow"/>
                <w:lang w:val="uk-UA"/>
              </w:rPr>
              <w:t>Плівка за кольором розділяється силами покупця при завантаженні</w:t>
            </w:r>
          </w:p>
          <w:p w14:paraId="6A4C769A" w14:textId="77777777" w:rsidR="004328B5" w:rsidRDefault="004328B5" w:rsidP="00D419E9">
            <w:pPr>
              <w:rPr>
                <w:sz w:val="20"/>
                <w:szCs w:val="20"/>
              </w:rPr>
            </w:pPr>
            <w:r>
              <w:rPr>
                <w:sz w:val="20"/>
                <w:szCs w:val="20"/>
                <w:lang w:val="uk-UA"/>
              </w:rPr>
              <w:t xml:space="preserve"> Можлива наявність стікерів.</w:t>
            </w:r>
          </w:p>
        </w:tc>
      </w:tr>
      <w:tr w:rsidR="004328B5" w:rsidRPr="00F51EED" w14:paraId="62BA6913" w14:textId="77777777" w:rsidTr="00250AF1">
        <w:trPr>
          <w:trHeight w:val="871"/>
          <w:jc w:val="center"/>
        </w:trPr>
        <w:tc>
          <w:tcPr>
            <w:tcW w:w="1899" w:type="dxa"/>
            <w:shd w:val="clear" w:color="000000" w:fill="auto"/>
            <w:noWrap/>
          </w:tcPr>
          <w:p w14:paraId="43A8CBD2" w14:textId="77777777" w:rsidR="004328B5" w:rsidRPr="0026471E" w:rsidRDefault="004328B5" w:rsidP="00D419E9">
            <w:pPr>
              <w:rPr>
                <w:bCs/>
                <w:sz w:val="20"/>
                <w:szCs w:val="20"/>
                <w:lang w:val="uk-UA"/>
              </w:rPr>
            </w:pPr>
            <w:r w:rsidRPr="0026471E">
              <w:rPr>
                <w:bCs/>
                <w:sz w:val="20"/>
                <w:szCs w:val="20"/>
                <w:lang w:val="uk-UA"/>
              </w:rPr>
              <w:t>Відходи стрейч-плівки</w:t>
            </w:r>
          </w:p>
        </w:tc>
        <w:tc>
          <w:tcPr>
            <w:tcW w:w="3633" w:type="dxa"/>
            <w:gridSpan w:val="3"/>
            <w:vMerge w:val="restart"/>
            <w:tcBorders>
              <w:bottom w:val="nil"/>
            </w:tcBorders>
            <w:shd w:val="clear" w:color="000000" w:fill="auto"/>
          </w:tcPr>
          <w:p w14:paraId="3DA022E3" w14:textId="77777777" w:rsidR="004328B5" w:rsidRDefault="004328B5" w:rsidP="00D419E9">
            <w:pPr>
              <w:pBdr>
                <w:top w:val="single" w:sz="4" w:space="1" w:color="auto"/>
                <w:left w:val="single" w:sz="4" w:space="4" w:color="auto"/>
                <w:bottom w:val="single" w:sz="4" w:space="1" w:color="auto"/>
                <w:right w:val="single" w:sz="4" w:space="4" w:color="auto"/>
              </w:pBdr>
              <w:rPr>
                <w:sz w:val="20"/>
                <w:szCs w:val="20"/>
              </w:rPr>
            </w:pPr>
          </w:p>
          <w:p w14:paraId="43673203" w14:textId="77777777" w:rsidR="004328B5" w:rsidRPr="007F5289" w:rsidRDefault="004328B5" w:rsidP="00D419E9">
            <w:pPr>
              <w:pBdr>
                <w:top w:val="single" w:sz="4" w:space="1" w:color="auto"/>
                <w:left w:val="single" w:sz="4" w:space="4" w:color="auto"/>
                <w:bottom w:val="single" w:sz="4" w:space="1" w:color="auto"/>
                <w:right w:val="single" w:sz="4" w:space="4" w:color="auto"/>
              </w:pBdr>
              <w:rPr>
                <w:sz w:val="20"/>
                <w:szCs w:val="20"/>
                <w:lang w:val="uk-UA"/>
              </w:rPr>
            </w:pPr>
            <w:r w:rsidRPr="004C3E9D">
              <w:rPr>
                <w:sz w:val="20"/>
                <w:szCs w:val="20"/>
              </w:rPr>
              <w:t>В рулонах, стягнуті стрип стрічкою.</w:t>
            </w:r>
            <w:r>
              <w:rPr>
                <w:sz w:val="20"/>
                <w:szCs w:val="20"/>
                <w:lang w:val="uk-UA"/>
              </w:rPr>
              <w:t>/ Насипом в кузов авто силами покупця</w:t>
            </w:r>
          </w:p>
          <w:p w14:paraId="68F664DE" w14:textId="77777777" w:rsidR="004328B5" w:rsidRDefault="004328B5" w:rsidP="00D419E9">
            <w:pPr>
              <w:pBdr>
                <w:top w:val="single" w:sz="4" w:space="1" w:color="auto"/>
                <w:left w:val="single" w:sz="4" w:space="4" w:color="auto"/>
                <w:bottom w:val="single" w:sz="4" w:space="1" w:color="auto"/>
                <w:right w:val="single" w:sz="4" w:space="4" w:color="auto"/>
              </w:pBdr>
              <w:rPr>
                <w:sz w:val="20"/>
                <w:szCs w:val="20"/>
              </w:rPr>
            </w:pPr>
          </w:p>
          <w:p w14:paraId="4F88994D" w14:textId="77777777" w:rsidR="004328B5" w:rsidRDefault="004328B5" w:rsidP="00D419E9">
            <w:pPr>
              <w:rPr>
                <w:sz w:val="20"/>
                <w:szCs w:val="20"/>
              </w:rPr>
            </w:pPr>
          </w:p>
          <w:p w14:paraId="466DF417" w14:textId="77777777" w:rsidR="004328B5" w:rsidRPr="007A6134" w:rsidRDefault="004328B5" w:rsidP="00D419E9">
            <w:pPr>
              <w:rPr>
                <w:sz w:val="20"/>
                <w:szCs w:val="20"/>
              </w:rPr>
            </w:pPr>
            <w:r w:rsidRPr="00EF54ED">
              <w:rPr>
                <w:sz w:val="20"/>
                <w:szCs w:val="20"/>
              </w:rPr>
              <w:t>В поліетиленових мішках з-під ПЕТ преформи аюо біг-бегах, в</w:t>
            </w:r>
            <w:r>
              <w:rPr>
                <w:sz w:val="20"/>
                <w:szCs w:val="20"/>
                <w:lang w:val="uk-UA"/>
              </w:rPr>
              <w:t>і</w:t>
            </w:r>
            <w:r w:rsidRPr="00EF54ED">
              <w:rPr>
                <w:sz w:val="20"/>
                <w:szCs w:val="20"/>
              </w:rPr>
              <w:t>двантаження - без піддонів.</w:t>
            </w:r>
          </w:p>
        </w:tc>
        <w:tc>
          <w:tcPr>
            <w:tcW w:w="4292" w:type="dxa"/>
            <w:shd w:val="clear" w:color="000000" w:fill="auto"/>
          </w:tcPr>
          <w:p w14:paraId="0339FD63" w14:textId="77777777" w:rsidR="004328B5" w:rsidRPr="0000530C" w:rsidRDefault="004328B5" w:rsidP="00D419E9">
            <w:pPr>
              <w:rPr>
                <w:sz w:val="20"/>
                <w:szCs w:val="20"/>
                <w:lang w:val="en-US"/>
              </w:rPr>
            </w:pPr>
            <w:r>
              <w:rPr>
                <w:sz w:val="20"/>
                <w:szCs w:val="20"/>
                <w:lang w:val="uk-UA"/>
              </w:rPr>
              <w:t>Можлива наявність стікерів.</w:t>
            </w:r>
          </w:p>
        </w:tc>
      </w:tr>
      <w:tr w:rsidR="004328B5" w:rsidRPr="00F51EED" w14:paraId="446666A3" w14:textId="77777777" w:rsidTr="00D419E9">
        <w:trPr>
          <w:trHeight w:val="673"/>
          <w:jc w:val="center"/>
        </w:trPr>
        <w:tc>
          <w:tcPr>
            <w:tcW w:w="1899" w:type="dxa"/>
            <w:shd w:val="clear" w:color="000000" w:fill="auto"/>
            <w:noWrap/>
          </w:tcPr>
          <w:p w14:paraId="245DDAE5" w14:textId="77777777" w:rsidR="004328B5" w:rsidRPr="0026471E" w:rsidRDefault="004328B5" w:rsidP="00D419E9">
            <w:pPr>
              <w:rPr>
                <w:bCs/>
                <w:sz w:val="20"/>
                <w:szCs w:val="20"/>
              </w:rPr>
            </w:pPr>
            <w:r w:rsidRPr="0026471E">
              <w:rPr>
                <w:bCs/>
                <w:sz w:val="20"/>
                <w:szCs w:val="20"/>
              </w:rPr>
              <w:t>Відходи ПЕТ пляшки</w:t>
            </w:r>
          </w:p>
        </w:tc>
        <w:tc>
          <w:tcPr>
            <w:tcW w:w="3633" w:type="dxa"/>
            <w:gridSpan w:val="3"/>
            <w:vMerge/>
            <w:tcBorders>
              <w:bottom w:val="nil"/>
            </w:tcBorders>
            <w:shd w:val="clear" w:color="000000" w:fill="auto"/>
          </w:tcPr>
          <w:p w14:paraId="3FA33744" w14:textId="77777777" w:rsidR="004328B5" w:rsidRPr="00F633DA" w:rsidRDefault="004328B5" w:rsidP="00D419E9">
            <w:pPr>
              <w:rPr>
                <w:sz w:val="20"/>
                <w:szCs w:val="20"/>
              </w:rPr>
            </w:pPr>
          </w:p>
        </w:tc>
        <w:tc>
          <w:tcPr>
            <w:tcW w:w="4292" w:type="dxa"/>
            <w:shd w:val="clear" w:color="000000" w:fill="auto"/>
          </w:tcPr>
          <w:p w14:paraId="738C0EC1" w14:textId="77777777" w:rsidR="004328B5" w:rsidRDefault="004328B5" w:rsidP="00D419E9">
            <w:pPr>
              <w:rPr>
                <w:sz w:val="20"/>
                <w:szCs w:val="20"/>
                <w:lang w:val="uk-UA"/>
              </w:rPr>
            </w:pPr>
            <w:r w:rsidRPr="00815FD1">
              <w:rPr>
                <w:sz w:val="20"/>
                <w:szCs w:val="20"/>
                <w:highlight w:val="yellow"/>
                <w:lang w:val="uk-UA"/>
              </w:rPr>
              <w:t>За кольором не розділяються.</w:t>
            </w:r>
            <w:r>
              <w:rPr>
                <w:sz w:val="20"/>
                <w:szCs w:val="20"/>
                <w:lang w:val="uk-UA"/>
              </w:rPr>
              <w:t xml:space="preserve"> </w:t>
            </w:r>
          </w:p>
          <w:p w14:paraId="5F1F0742" w14:textId="77777777" w:rsidR="004328B5" w:rsidRPr="00C1098B" w:rsidRDefault="004328B5" w:rsidP="00D419E9">
            <w:pPr>
              <w:rPr>
                <w:sz w:val="20"/>
                <w:szCs w:val="20"/>
                <w:lang w:val="uk-UA"/>
              </w:rPr>
            </w:pPr>
            <w:r>
              <w:rPr>
                <w:sz w:val="20"/>
                <w:szCs w:val="20"/>
                <w:lang w:val="uk-UA"/>
              </w:rPr>
              <w:t>Можлива наявність</w:t>
            </w:r>
            <w:r w:rsidRPr="00C1098B">
              <w:rPr>
                <w:sz w:val="20"/>
                <w:szCs w:val="20"/>
              </w:rPr>
              <w:t xml:space="preserve"> наявність етикетки на пляшках</w:t>
            </w:r>
            <w:r>
              <w:rPr>
                <w:sz w:val="20"/>
                <w:szCs w:val="20"/>
                <w:lang w:val="uk-UA"/>
              </w:rPr>
              <w:t xml:space="preserve">, залишків рідини. </w:t>
            </w:r>
          </w:p>
        </w:tc>
      </w:tr>
      <w:tr w:rsidR="004328B5" w:rsidRPr="00F51EED" w14:paraId="6B90DF41" w14:textId="77777777" w:rsidTr="00D419E9">
        <w:trPr>
          <w:trHeight w:val="673"/>
          <w:jc w:val="center"/>
        </w:trPr>
        <w:tc>
          <w:tcPr>
            <w:tcW w:w="1899" w:type="dxa"/>
            <w:shd w:val="clear" w:color="000000" w:fill="auto"/>
            <w:noWrap/>
          </w:tcPr>
          <w:p w14:paraId="277C5821" w14:textId="77777777" w:rsidR="004328B5" w:rsidRPr="0026471E" w:rsidRDefault="004328B5" w:rsidP="00D419E9">
            <w:pPr>
              <w:rPr>
                <w:bCs/>
                <w:sz w:val="20"/>
                <w:szCs w:val="20"/>
                <w:lang w:val="uk-UA"/>
              </w:rPr>
            </w:pPr>
            <w:r w:rsidRPr="0026471E">
              <w:rPr>
                <w:bCs/>
                <w:sz w:val="20"/>
                <w:szCs w:val="20"/>
                <w:lang w:val="uk-UA"/>
              </w:rPr>
              <w:t>Відходи преформи</w:t>
            </w:r>
          </w:p>
        </w:tc>
        <w:tc>
          <w:tcPr>
            <w:tcW w:w="3633" w:type="dxa"/>
            <w:gridSpan w:val="3"/>
            <w:tcBorders>
              <w:top w:val="nil"/>
            </w:tcBorders>
            <w:shd w:val="clear" w:color="000000" w:fill="auto"/>
          </w:tcPr>
          <w:p w14:paraId="684DA674" w14:textId="77777777" w:rsidR="004328B5" w:rsidRPr="00F633DA" w:rsidRDefault="004328B5" w:rsidP="00D419E9">
            <w:pPr>
              <w:rPr>
                <w:sz w:val="20"/>
                <w:szCs w:val="20"/>
              </w:rPr>
            </w:pPr>
            <w:r>
              <w:rPr>
                <w:sz w:val="20"/>
                <w:szCs w:val="20"/>
                <w:lang w:val="uk-UA"/>
              </w:rPr>
              <w:t>В</w:t>
            </w:r>
            <w:r w:rsidRPr="004C3807">
              <w:rPr>
                <w:sz w:val="20"/>
                <w:szCs w:val="20"/>
              </w:rPr>
              <w:t xml:space="preserve"> картонних коробках / поліети-х мішках, якщо в Договорі присутні дані позиції.</w:t>
            </w:r>
          </w:p>
        </w:tc>
        <w:tc>
          <w:tcPr>
            <w:tcW w:w="4292" w:type="dxa"/>
            <w:shd w:val="clear" w:color="000000" w:fill="auto"/>
          </w:tcPr>
          <w:p w14:paraId="05F7A063" w14:textId="77777777" w:rsidR="004328B5" w:rsidRDefault="004328B5" w:rsidP="00D419E9">
            <w:pPr>
              <w:rPr>
                <w:sz w:val="20"/>
                <w:szCs w:val="20"/>
                <w:lang w:val="uk-UA"/>
              </w:rPr>
            </w:pPr>
            <w:r>
              <w:rPr>
                <w:sz w:val="20"/>
                <w:szCs w:val="20"/>
                <w:lang w:val="uk-UA"/>
              </w:rPr>
              <w:t xml:space="preserve">За кольором не розділяються. </w:t>
            </w:r>
          </w:p>
          <w:p w14:paraId="07D0AD31" w14:textId="77777777" w:rsidR="004328B5" w:rsidRPr="004C3807" w:rsidRDefault="004328B5" w:rsidP="00D419E9">
            <w:pPr>
              <w:rPr>
                <w:sz w:val="20"/>
                <w:szCs w:val="20"/>
                <w:lang w:val="uk-UA"/>
              </w:rPr>
            </w:pPr>
            <w:r>
              <w:rPr>
                <w:sz w:val="20"/>
                <w:szCs w:val="20"/>
                <w:lang w:val="uk-UA"/>
              </w:rPr>
              <w:t>В разі відвантаження без коробок</w:t>
            </w:r>
            <w:r w:rsidRPr="004C3807">
              <w:rPr>
                <w:sz w:val="20"/>
                <w:szCs w:val="20"/>
              </w:rPr>
              <w:t>/</w:t>
            </w:r>
            <w:r>
              <w:rPr>
                <w:sz w:val="20"/>
                <w:szCs w:val="20"/>
                <w:lang w:val="uk-UA"/>
              </w:rPr>
              <w:t>мішків, наявність вантажників Покупця обов</w:t>
            </w:r>
            <w:r w:rsidRPr="004C3807">
              <w:rPr>
                <w:sz w:val="20"/>
                <w:szCs w:val="20"/>
              </w:rPr>
              <w:t>’</w:t>
            </w:r>
            <w:r>
              <w:rPr>
                <w:sz w:val="20"/>
                <w:szCs w:val="20"/>
                <w:lang w:val="uk-UA"/>
              </w:rPr>
              <w:t>язкова.</w:t>
            </w:r>
          </w:p>
        </w:tc>
      </w:tr>
      <w:tr w:rsidR="004328B5" w:rsidRPr="00F51EED" w14:paraId="0910D14B" w14:textId="77777777" w:rsidTr="00250AF1">
        <w:trPr>
          <w:trHeight w:val="526"/>
          <w:jc w:val="center"/>
        </w:trPr>
        <w:tc>
          <w:tcPr>
            <w:tcW w:w="1899" w:type="dxa"/>
            <w:shd w:val="clear" w:color="000000" w:fill="auto"/>
            <w:noWrap/>
          </w:tcPr>
          <w:p w14:paraId="2FD1B222" w14:textId="77777777" w:rsidR="004328B5" w:rsidRPr="0026471E" w:rsidRDefault="004328B5" w:rsidP="00D419E9">
            <w:pPr>
              <w:rPr>
                <w:bCs/>
                <w:sz w:val="20"/>
                <w:szCs w:val="20"/>
                <w:lang w:val="uk-UA"/>
              </w:rPr>
            </w:pPr>
            <w:r w:rsidRPr="0026471E">
              <w:rPr>
                <w:bCs/>
                <w:sz w:val="20"/>
                <w:szCs w:val="20"/>
                <w:lang w:val="uk-UA"/>
              </w:rPr>
              <w:t>Відходи поліпропілену</w:t>
            </w:r>
          </w:p>
        </w:tc>
        <w:tc>
          <w:tcPr>
            <w:tcW w:w="1816" w:type="dxa"/>
            <w:gridSpan w:val="2"/>
            <w:shd w:val="clear" w:color="000000" w:fill="auto"/>
          </w:tcPr>
          <w:p w14:paraId="1AAB7D06" w14:textId="77777777" w:rsidR="004328B5" w:rsidRDefault="004328B5" w:rsidP="00D419E9">
            <w:pPr>
              <w:rPr>
                <w:sz w:val="20"/>
                <w:szCs w:val="20"/>
                <w:lang w:val="uk-UA"/>
              </w:rPr>
            </w:pPr>
          </w:p>
          <w:p w14:paraId="3FE80B46" w14:textId="77777777" w:rsidR="004328B5" w:rsidRDefault="004328B5" w:rsidP="00D419E9">
            <w:pPr>
              <w:rPr>
                <w:sz w:val="20"/>
                <w:szCs w:val="20"/>
              </w:rPr>
            </w:pPr>
            <w:r>
              <w:rPr>
                <w:sz w:val="20"/>
                <w:szCs w:val="20"/>
                <w:lang w:val="uk-UA"/>
              </w:rPr>
              <w:t xml:space="preserve">    на піддонах</w:t>
            </w:r>
          </w:p>
          <w:p w14:paraId="440549D5" w14:textId="77777777" w:rsidR="004328B5" w:rsidRDefault="004328B5" w:rsidP="00D419E9">
            <w:pPr>
              <w:rPr>
                <w:sz w:val="20"/>
                <w:szCs w:val="20"/>
              </w:rPr>
            </w:pPr>
          </w:p>
        </w:tc>
        <w:tc>
          <w:tcPr>
            <w:tcW w:w="1817" w:type="dxa"/>
            <w:shd w:val="clear" w:color="000000" w:fill="auto"/>
          </w:tcPr>
          <w:p w14:paraId="19EE3C36" w14:textId="77777777" w:rsidR="004328B5" w:rsidRPr="006436AE" w:rsidRDefault="004328B5" w:rsidP="00D419E9">
            <w:pPr>
              <w:rPr>
                <w:sz w:val="20"/>
                <w:szCs w:val="20"/>
                <w:lang w:val="uk-UA"/>
              </w:rPr>
            </w:pPr>
            <w:r>
              <w:rPr>
                <w:sz w:val="20"/>
                <w:szCs w:val="20"/>
                <w:lang w:val="uk-UA"/>
              </w:rPr>
              <w:t>насипом в кузов авто</w:t>
            </w:r>
          </w:p>
        </w:tc>
        <w:tc>
          <w:tcPr>
            <w:tcW w:w="4292" w:type="dxa"/>
            <w:shd w:val="clear" w:color="000000" w:fill="auto"/>
          </w:tcPr>
          <w:p w14:paraId="63889033" w14:textId="77777777" w:rsidR="004328B5" w:rsidRPr="00F633DA" w:rsidRDefault="004328B5" w:rsidP="00D419E9">
            <w:pPr>
              <w:rPr>
                <w:sz w:val="20"/>
                <w:szCs w:val="20"/>
              </w:rPr>
            </w:pPr>
          </w:p>
        </w:tc>
      </w:tr>
      <w:tr w:rsidR="004328B5" w:rsidRPr="00F51EED" w14:paraId="03693F58" w14:textId="77777777" w:rsidTr="00D419E9">
        <w:trPr>
          <w:trHeight w:val="673"/>
          <w:jc w:val="center"/>
        </w:trPr>
        <w:tc>
          <w:tcPr>
            <w:tcW w:w="1899" w:type="dxa"/>
            <w:shd w:val="clear" w:color="000000" w:fill="auto"/>
            <w:noWrap/>
          </w:tcPr>
          <w:p w14:paraId="6539D8C6" w14:textId="77777777" w:rsidR="004328B5" w:rsidRPr="0026471E" w:rsidRDefault="004328B5" w:rsidP="00D419E9">
            <w:pPr>
              <w:jc w:val="center"/>
              <w:rPr>
                <w:bCs/>
                <w:sz w:val="20"/>
                <w:szCs w:val="20"/>
                <w:lang w:val="uk-UA"/>
              </w:rPr>
            </w:pPr>
            <w:r w:rsidRPr="00181F3C">
              <w:rPr>
                <w:b/>
                <w:bCs/>
                <w:sz w:val="22"/>
                <w:szCs w:val="22"/>
                <w:lang w:val="uk-UA"/>
              </w:rPr>
              <w:t>Позиція</w:t>
            </w:r>
          </w:p>
        </w:tc>
        <w:tc>
          <w:tcPr>
            <w:tcW w:w="1816" w:type="dxa"/>
            <w:gridSpan w:val="2"/>
            <w:shd w:val="clear" w:color="000000" w:fill="auto"/>
          </w:tcPr>
          <w:p w14:paraId="773E1C69" w14:textId="77777777" w:rsidR="004328B5" w:rsidRDefault="004328B5" w:rsidP="00D419E9">
            <w:pPr>
              <w:jc w:val="center"/>
              <w:rPr>
                <w:sz w:val="20"/>
                <w:szCs w:val="20"/>
                <w:lang w:val="uk-UA"/>
              </w:rPr>
            </w:pPr>
            <w:r w:rsidRPr="00181F3C">
              <w:rPr>
                <w:b/>
                <w:bCs/>
                <w:sz w:val="22"/>
                <w:szCs w:val="22"/>
                <w:lang w:val="uk-UA"/>
              </w:rPr>
              <w:t>Умови зберігання</w:t>
            </w:r>
          </w:p>
        </w:tc>
        <w:tc>
          <w:tcPr>
            <w:tcW w:w="1817" w:type="dxa"/>
            <w:shd w:val="clear" w:color="000000" w:fill="auto"/>
          </w:tcPr>
          <w:p w14:paraId="24D4EB59" w14:textId="77777777" w:rsidR="004328B5" w:rsidRDefault="004328B5" w:rsidP="00D419E9">
            <w:pPr>
              <w:jc w:val="center"/>
              <w:rPr>
                <w:sz w:val="20"/>
                <w:szCs w:val="20"/>
                <w:lang w:val="uk-UA"/>
              </w:rPr>
            </w:pPr>
            <w:r w:rsidRPr="00181F3C">
              <w:rPr>
                <w:b/>
                <w:bCs/>
                <w:sz w:val="22"/>
                <w:szCs w:val="22"/>
                <w:lang w:val="uk-UA"/>
              </w:rPr>
              <w:t xml:space="preserve">Умови </w:t>
            </w:r>
            <w:r>
              <w:rPr>
                <w:b/>
                <w:bCs/>
                <w:sz w:val="22"/>
                <w:szCs w:val="22"/>
                <w:lang w:val="uk-UA"/>
              </w:rPr>
              <w:t>відвантаження</w:t>
            </w:r>
          </w:p>
        </w:tc>
        <w:tc>
          <w:tcPr>
            <w:tcW w:w="4292" w:type="dxa"/>
            <w:shd w:val="clear" w:color="000000" w:fill="auto"/>
          </w:tcPr>
          <w:p w14:paraId="17556AE9" w14:textId="77777777" w:rsidR="004328B5" w:rsidRDefault="004328B5" w:rsidP="00D419E9">
            <w:pPr>
              <w:jc w:val="center"/>
              <w:rPr>
                <w:b/>
                <w:bCs/>
                <w:sz w:val="22"/>
                <w:szCs w:val="22"/>
                <w:lang w:val="en-US"/>
              </w:rPr>
            </w:pPr>
            <w:r w:rsidRPr="00181F3C">
              <w:rPr>
                <w:b/>
                <w:bCs/>
                <w:sz w:val="22"/>
                <w:szCs w:val="22"/>
                <w:lang w:val="uk-UA"/>
              </w:rPr>
              <w:t>Коментарі</w:t>
            </w:r>
            <w:r w:rsidRPr="00181F3C">
              <w:rPr>
                <w:b/>
                <w:bCs/>
                <w:sz w:val="22"/>
                <w:szCs w:val="22"/>
                <w:lang w:val="en-US"/>
              </w:rPr>
              <w:t>/</w:t>
            </w:r>
          </w:p>
          <w:p w14:paraId="42F31B40" w14:textId="77777777" w:rsidR="004328B5" w:rsidRPr="00F633DA" w:rsidRDefault="004328B5" w:rsidP="00D419E9">
            <w:pPr>
              <w:jc w:val="center"/>
              <w:rPr>
                <w:sz w:val="20"/>
                <w:szCs w:val="20"/>
              </w:rPr>
            </w:pPr>
            <w:r w:rsidRPr="00181F3C">
              <w:rPr>
                <w:b/>
                <w:bCs/>
                <w:sz w:val="22"/>
                <w:szCs w:val="22"/>
                <w:lang w:val="uk-UA"/>
              </w:rPr>
              <w:t>доповнення</w:t>
            </w:r>
          </w:p>
        </w:tc>
      </w:tr>
      <w:tr w:rsidR="004328B5" w:rsidRPr="00F51EED" w14:paraId="6EDD9E6E" w14:textId="77777777" w:rsidTr="00340D3E">
        <w:trPr>
          <w:trHeight w:val="453"/>
          <w:jc w:val="center"/>
        </w:trPr>
        <w:tc>
          <w:tcPr>
            <w:tcW w:w="1899" w:type="dxa"/>
            <w:shd w:val="clear" w:color="000000" w:fill="auto"/>
            <w:noWrap/>
          </w:tcPr>
          <w:p w14:paraId="77AFC551" w14:textId="77777777" w:rsidR="004328B5" w:rsidRPr="0026471E" w:rsidRDefault="004328B5" w:rsidP="00D419E9">
            <w:pPr>
              <w:rPr>
                <w:bCs/>
                <w:sz w:val="20"/>
                <w:szCs w:val="20"/>
                <w:lang w:val="uk-UA"/>
              </w:rPr>
            </w:pPr>
            <w:r w:rsidRPr="0026471E">
              <w:rPr>
                <w:bCs/>
                <w:sz w:val="20"/>
                <w:szCs w:val="20"/>
                <w:lang w:val="uk-UA"/>
              </w:rPr>
              <w:t>Відходи поліетилену</w:t>
            </w:r>
          </w:p>
        </w:tc>
        <w:tc>
          <w:tcPr>
            <w:tcW w:w="1816" w:type="dxa"/>
            <w:gridSpan w:val="2"/>
            <w:shd w:val="clear" w:color="000000" w:fill="auto"/>
          </w:tcPr>
          <w:p w14:paraId="2D31B707" w14:textId="77777777" w:rsidR="004328B5" w:rsidRDefault="004328B5" w:rsidP="00D419E9">
            <w:pPr>
              <w:rPr>
                <w:sz w:val="20"/>
                <w:szCs w:val="20"/>
                <w:lang w:val="uk-UA"/>
              </w:rPr>
            </w:pPr>
          </w:p>
          <w:p w14:paraId="67475218" w14:textId="77777777" w:rsidR="004328B5" w:rsidRDefault="004328B5" w:rsidP="00D419E9">
            <w:pPr>
              <w:rPr>
                <w:sz w:val="20"/>
                <w:szCs w:val="20"/>
              </w:rPr>
            </w:pPr>
            <w:r>
              <w:rPr>
                <w:sz w:val="20"/>
                <w:szCs w:val="20"/>
                <w:lang w:val="uk-UA"/>
              </w:rPr>
              <w:t xml:space="preserve">    на піддонах</w:t>
            </w:r>
          </w:p>
          <w:p w14:paraId="362558A8" w14:textId="77777777" w:rsidR="004328B5" w:rsidRPr="00F633DA" w:rsidRDefault="004328B5" w:rsidP="00D419E9">
            <w:pPr>
              <w:jc w:val="center"/>
              <w:rPr>
                <w:sz w:val="20"/>
                <w:szCs w:val="20"/>
              </w:rPr>
            </w:pPr>
          </w:p>
        </w:tc>
        <w:tc>
          <w:tcPr>
            <w:tcW w:w="1817" w:type="dxa"/>
            <w:shd w:val="clear" w:color="000000" w:fill="auto"/>
          </w:tcPr>
          <w:p w14:paraId="51C6FB20" w14:textId="77777777" w:rsidR="004328B5" w:rsidRPr="00F633DA" w:rsidRDefault="004328B5" w:rsidP="00D419E9">
            <w:pPr>
              <w:jc w:val="center"/>
              <w:rPr>
                <w:sz w:val="20"/>
                <w:szCs w:val="20"/>
              </w:rPr>
            </w:pPr>
            <w:r>
              <w:rPr>
                <w:sz w:val="20"/>
                <w:szCs w:val="20"/>
                <w:lang w:val="uk-UA"/>
              </w:rPr>
              <w:t>насипом в кузов авто</w:t>
            </w:r>
          </w:p>
        </w:tc>
        <w:tc>
          <w:tcPr>
            <w:tcW w:w="4292" w:type="dxa"/>
            <w:shd w:val="clear" w:color="000000" w:fill="auto"/>
          </w:tcPr>
          <w:p w14:paraId="599CC926" w14:textId="77777777" w:rsidR="004328B5" w:rsidRPr="00F633DA" w:rsidRDefault="004328B5" w:rsidP="00D419E9">
            <w:pPr>
              <w:rPr>
                <w:sz w:val="20"/>
                <w:szCs w:val="20"/>
              </w:rPr>
            </w:pPr>
          </w:p>
        </w:tc>
      </w:tr>
      <w:tr w:rsidR="004328B5" w:rsidRPr="00F51EED" w14:paraId="47B16815" w14:textId="77777777" w:rsidTr="00D419E9">
        <w:trPr>
          <w:trHeight w:val="673"/>
          <w:jc w:val="center"/>
        </w:trPr>
        <w:tc>
          <w:tcPr>
            <w:tcW w:w="1899" w:type="dxa"/>
            <w:shd w:val="clear" w:color="000000" w:fill="auto"/>
            <w:noWrap/>
          </w:tcPr>
          <w:p w14:paraId="4713C3D1"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p>
        </w:tc>
        <w:tc>
          <w:tcPr>
            <w:tcW w:w="3633" w:type="dxa"/>
            <w:gridSpan w:val="3"/>
            <w:shd w:val="clear" w:color="000000" w:fill="auto"/>
          </w:tcPr>
          <w:p w14:paraId="5C4C0B75" w14:textId="77777777" w:rsidR="004328B5" w:rsidRPr="00F633DA" w:rsidRDefault="004328B5" w:rsidP="00D419E9">
            <w:pPr>
              <w:jc w:val="center"/>
              <w:rPr>
                <w:sz w:val="20"/>
                <w:szCs w:val="20"/>
              </w:rPr>
            </w:pPr>
            <w:r w:rsidRPr="00A82FBF">
              <w:rPr>
                <w:sz w:val="20"/>
                <w:szCs w:val="20"/>
              </w:rPr>
              <w:t>В поліетиленових мішках з-під ПЕТ преформи аюо біг-бегах, відвантаження - без піддонів.</w:t>
            </w:r>
          </w:p>
        </w:tc>
        <w:tc>
          <w:tcPr>
            <w:tcW w:w="4292" w:type="dxa"/>
            <w:shd w:val="clear" w:color="000000" w:fill="auto"/>
          </w:tcPr>
          <w:p w14:paraId="6C605BDF" w14:textId="77777777" w:rsidR="004328B5" w:rsidRPr="00F633DA" w:rsidRDefault="004328B5" w:rsidP="00D419E9">
            <w:pPr>
              <w:rPr>
                <w:sz w:val="20"/>
                <w:szCs w:val="20"/>
              </w:rPr>
            </w:pPr>
            <w:r w:rsidRPr="00143635">
              <w:rPr>
                <w:sz w:val="20"/>
                <w:szCs w:val="20"/>
              </w:rPr>
              <w:t>Мішки розрізані, не відокремлюються від вкладиша.</w:t>
            </w:r>
          </w:p>
        </w:tc>
      </w:tr>
      <w:tr w:rsidR="004328B5" w:rsidRPr="00F51EED" w14:paraId="20D04526" w14:textId="77777777" w:rsidTr="00D419E9">
        <w:trPr>
          <w:trHeight w:val="673"/>
          <w:jc w:val="center"/>
        </w:trPr>
        <w:tc>
          <w:tcPr>
            <w:tcW w:w="1899" w:type="dxa"/>
            <w:shd w:val="clear" w:color="000000" w:fill="auto"/>
            <w:noWrap/>
          </w:tcPr>
          <w:p w14:paraId="7BF2C105" w14:textId="77777777" w:rsidR="004328B5" w:rsidRPr="0026471E" w:rsidRDefault="004328B5" w:rsidP="00D419E9">
            <w:pPr>
              <w:rPr>
                <w:bCs/>
                <w:sz w:val="20"/>
                <w:szCs w:val="20"/>
                <w:lang w:val="uk-UA"/>
              </w:rPr>
            </w:pPr>
            <w:r w:rsidRPr="0026471E">
              <w:rPr>
                <w:bCs/>
                <w:sz w:val="20"/>
                <w:szCs w:val="20"/>
              </w:rPr>
              <w:t>Відходи мішків поліпропіленових б/</w:t>
            </w:r>
            <w:r w:rsidRPr="0026471E">
              <w:rPr>
                <w:bCs/>
                <w:sz w:val="20"/>
                <w:szCs w:val="20"/>
                <w:lang w:val="uk-UA"/>
              </w:rPr>
              <w:t>в</w:t>
            </w:r>
            <w:r w:rsidRPr="0026471E">
              <w:rPr>
                <w:bCs/>
                <w:sz w:val="20"/>
                <w:szCs w:val="20"/>
              </w:rPr>
              <w:t xml:space="preserve"> (</w:t>
            </w:r>
            <w:r w:rsidRPr="0026471E">
              <w:rPr>
                <w:bCs/>
                <w:sz w:val="20"/>
                <w:szCs w:val="20"/>
                <w:lang w:val="uk-UA"/>
              </w:rPr>
              <w:t>біг-беги)</w:t>
            </w:r>
          </w:p>
        </w:tc>
        <w:tc>
          <w:tcPr>
            <w:tcW w:w="3633" w:type="dxa"/>
            <w:gridSpan w:val="3"/>
            <w:vMerge w:val="restart"/>
            <w:shd w:val="clear" w:color="000000" w:fill="auto"/>
          </w:tcPr>
          <w:p w14:paraId="2AE3E364" w14:textId="77777777" w:rsidR="004328B5" w:rsidRDefault="004328B5" w:rsidP="00D419E9">
            <w:pPr>
              <w:rPr>
                <w:sz w:val="20"/>
                <w:szCs w:val="20"/>
              </w:rPr>
            </w:pPr>
          </w:p>
          <w:p w14:paraId="03972F80" w14:textId="77777777" w:rsidR="004328B5" w:rsidRDefault="004328B5" w:rsidP="00D419E9">
            <w:pPr>
              <w:rPr>
                <w:sz w:val="20"/>
                <w:szCs w:val="20"/>
              </w:rPr>
            </w:pPr>
          </w:p>
          <w:p w14:paraId="5A05EF81" w14:textId="77777777" w:rsidR="004328B5" w:rsidRPr="00F633DA" w:rsidRDefault="004328B5" w:rsidP="00D419E9">
            <w:pPr>
              <w:rPr>
                <w:sz w:val="20"/>
                <w:szCs w:val="20"/>
              </w:rPr>
            </w:pPr>
            <w:r w:rsidRPr="00883B98">
              <w:rPr>
                <w:sz w:val="20"/>
                <w:szCs w:val="20"/>
              </w:rPr>
              <w:t xml:space="preserve">У </w:t>
            </w:r>
            <w:r>
              <w:rPr>
                <w:sz w:val="20"/>
                <w:szCs w:val="20"/>
                <w:lang w:val="uk-UA"/>
              </w:rPr>
              <w:t>п</w:t>
            </w:r>
            <w:r w:rsidRPr="00883B98">
              <w:rPr>
                <w:sz w:val="20"/>
                <w:szCs w:val="20"/>
              </w:rPr>
              <w:t>оліетиленових мішках з-під ПЕТ преформи</w:t>
            </w:r>
            <w:r>
              <w:rPr>
                <w:sz w:val="20"/>
                <w:szCs w:val="20"/>
                <w:lang w:val="uk-UA"/>
              </w:rPr>
              <w:t>, відвантаження без піддонів.</w:t>
            </w:r>
          </w:p>
        </w:tc>
        <w:tc>
          <w:tcPr>
            <w:tcW w:w="4292" w:type="dxa"/>
            <w:shd w:val="clear" w:color="000000" w:fill="auto"/>
          </w:tcPr>
          <w:p w14:paraId="30C215EF" w14:textId="77777777" w:rsidR="004328B5" w:rsidRPr="00F633DA" w:rsidRDefault="004328B5" w:rsidP="00D419E9">
            <w:pPr>
              <w:rPr>
                <w:sz w:val="20"/>
                <w:szCs w:val="20"/>
              </w:rPr>
            </w:pPr>
          </w:p>
        </w:tc>
      </w:tr>
      <w:tr w:rsidR="004328B5" w:rsidRPr="00F51EED" w14:paraId="32700920" w14:textId="77777777" w:rsidTr="00D419E9">
        <w:trPr>
          <w:trHeight w:val="673"/>
          <w:jc w:val="center"/>
        </w:trPr>
        <w:tc>
          <w:tcPr>
            <w:tcW w:w="1899" w:type="dxa"/>
            <w:shd w:val="clear" w:color="000000" w:fill="auto"/>
            <w:noWrap/>
          </w:tcPr>
          <w:p w14:paraId="70F975AE" w14:textId="77777777" w:rsidR="004328B5" w:rsidRPr="0026471E" w:rsidRDefault="004328B5" w:rsidP="00D419E9">
            <w:pPr>
              <w:rPr>
                <w:bCs/>
                <w:sz w:val="20"/>
                <w:szCs w:val="20"/>
                <w:lang w:val="uk-UA"/>
              </w:rPr>
            </w:pPr>
            <w:r w:rsidRPr="0026471E">
              <w:rPr>
                <w:bCs/>
                <w:sz w:val="20"/>
                <w:szCs w:val="20"/>
                <w:lang w:val="uk-UA"/>
              </w:rPr>
              <w:t>Відходи бандажної стрічки</w:t>
            </w:r>
          </w:p>
        </w:tc>
        <w:tc>
          <w:tcPr>
            <w:tcW w:w="3633" w:type="dxa"/>
            <w:gridSpan w:val="3"/>
            <w:vMerge/>
            <w:shd w:val="clear" w:color="000000" w:fill="auto"/>
          </w:tcPr>
          <w:p w14:paraId="2D247ADD" w14:textId="77777777" w:rsidR="004328B5" w:rsidRPr="00F633DA" w:rsidRDefault="004328B5" w:rsidP="00D419E9">
            <w:pPr>
              <w:rPr>
                <w:sz w:val="20"/>
                <w:szCs w:val="20"/>
              </w:rPr>
            </w:pPr>
          </w:p>
        </w:tc>
        <w:tc>
          <w:tcPr>
            <w:tcW w:w="4292" w:type="dxa"/>
            <w:shd w:val="clear" w:color="000000" w:fill="auto"/>
          </w:tcPr>
          <w:p w14:paraId="6B8A446D" w14:textId="77777777" w:rsidR="004328B5" w:rsidRPr="00F633DA" w:rsidRDefault="004328B5" w:rsidP="00D419E9">
            <w:pPr>
              <w:rPr>
                <w:sz w:val="20"/>
                <w:szCs w:val="20"/>
              </w:rPr>
            </w:pPr>
            <w:r w:rsidRPr="004C3DA3">
              <w:rPr>
                <w:sz w:val="20"/>
                <w:szCs w:val="20"/>
              </w:rPr>
              <w:t>Скоби не відокремлюються.</w:t>
            </w:r>
          </w:p>
        </w:tc>
      </w:tr>
      <w:tr w:rsidR="004328B5" w:rsidRPr="00F51EED" w14:paraId="0E46E860" w14:textId="77777777" w:rsidTr="00250AF1">
        <w:trPr>
          <w:trHeight w:val="472"/>
          <w:jc w:val="center"/>
        </w:trPr>
        <w:tc>
          <w:tcPr>
            <w:tcW w:w="1899" w:type="dxa"/>
            <w:shd w:val="clear" w:color="000000" w:fill="auto"/>
            <w:noWrap/>
          </w:tcPr>
          <w:p w14:paraId="0F1AF076" w14:textId="77777777" w:rsidR="004328B5" w:rsidRPr="0026471E" w:rsidRDefault="004328B5" w:rsidP="00D419E9">
            <w:pPr>
              <w:rPr>
                <w:bCs/>
                <w:sz w:val="20"/>
                <w:szCs w:val="20"/>
                <w:lang w:val="uk-UA"/>
              </w:rPr>
            </w:pPr>
            <w:r w:rsidRPr="0026471E">
              <w:rPr>
                <w:bCs/>
                <w:sz w:val="20"/>
                <w:szCs w:val="20"/>
                <w:lang w:val="uk-UA"/>
              </w:rPr>
              <w:t>Лом алюмінієвої банки (відходи)</w:t>
            </w:r>
          </w:p>
        </w:tc>
        <w:tc>
          <w:tcPr>
            <w:tcW w:w="3633" w:type="dxa"/>
            <w:gridSpan w:val="3"/>
            <w:shd w:val="clear" w:color="000000" w:fill="auto"/>
          </w:tcPr>
          <w:p w14:paraId="17879E8F" w14:textId="77777777" w:rsidR="004328B5" w:rsidRPr="00F178BD" w:rsidRDefault="004328B5" w:rsidP="00D419E9">
            <w:pPr>
              <w:jc w:val="center"/>
              <w:rPr>
                <w:sz w:val="20"/>
                <w:szCs w:val="20"/>
                <w:lang w:val="uk-UA"/>
              </w:rPr>
            </w:pPr>
            <w:r>
              <w:rPr>
                <w:sz w:val="20"/>
                <w:szCs w:val="20"/>
                <w:lang w:val="uk-UA"/>
              </w:rPr>
              <w:t>В біг-бегах або п</w:t>
            </w:r>
            <w:r w:rsidRPr="00883B98">
              <w:rPr>
                <w:sz w:val="20"/>
                <w:szCs w:val="20"/>
              </w:rPr>
              <w:t>оліетиленових мішках з-пі</w:t>
            </w:r>
            <w:r>
              <w:rPr>
                <w:sz w:val="20"/>
                <w:szCs w:val="20"/>
                <w:lang w:val="uk-UA"/>
              </w:rPr>
              <w:t>д</w:t>
            </w:r>
            <w:r w:rsidRPr="00883B98">
              <w:rPr>
                <w:sz w:val="20"/>
                <w:szCs w:val="20"/>
              </w:rPr>
              <w:t xml:space="preserve"> ПЕТ преформи</w:t>
            </w:r>
            <w:r>
              <w:rPr>
                <w:sz w:val="20"/>
                <w:szCs w:val="20"/>
                <w:lang w:val="uk-UA"/>
              </w:rPr>
              <w:t>, відвантаження -  без піддонів.</w:t>
            </w:r>
          </w:p>
          <w:p w14:paraId="48DA968F" w14:textId="77777777" w:rsidR="004328B5" w:rsidRPr="001B0D64" w:rsidRDefault="004328B5" w:rsidP="00D419E9">
            <w:pPr>
              <w:rPr>
                <w:sz w:val="20"/>
                <w:szCs w:val="20"/>
                <w:lang w:val="uk-UA"/>
              </w:rPr>
            </w:pPr>
          </w:p>
        </w:tc>
        <w:tc>
          <w:tcPr>
            <w:tcW w:w="4292" w:type="dxa"/>
            <w:shd w:val="clear" w:color="000000" w:fill="auto"/>
          </w:tcPr>
          <w:p w14:paraId="04CED826" w14:textId="77777777" w:rsidR="004328B5" w:rsidRPr="00F633DA" w:rsidRDefault="004328B5" w:rsidP="00D419E9">
            <w:pPr>
              <w:rPr>
                <w:sz w:val="20"/>
                <w:szCs w:val="20"/>
              </w:rPr>
            </w:pPr>
            <w:r>
              <w:rPr>
                <w:sz w:val="20"/>
                <w:szCs w:val="20"/>
                <w:lang w:val="uk-UA"/>
              </w:rPr>
              <w:lastRenderedPageBreak/>
              <w:t>Можливы залишки рідини.</w:t>
            </w:r>
          </w:p>
        </w:tc>
      </w:tr>
    </w:tbl>
    <w:p w14:paraId="514D51B0" w14:textId="77777777" w:rsidR="004328B5" w:rsidRDefault="004328B5" w:rsidP="004328B5">
      <w:pPr>
        <w:widowControl w:val="0"/>
        <w:jc w:val="center"/>
        <w:rPr>
          <w:rFonts w:eastAsia="Batang"/>
          <w:b/>
          <w:bCs/>
          <w:spacing w:val="-4"/>
          <w:lang w:val="uk-UA"/>
        </w:rPr>
      </w:pPr>
    </w:p>
    <w:p w14:paraId="1E43AA3A" w14:textId="77777777" w:rsidR="004328B5" w:rsidRPr="000725AE" w:rsidRDefault="004328B5" w:rsidP="004328B5">
      <w:pPr>
        <w:jc w:val="center"/>
        <w:rPr>
          <w:b/>
          <w:bCs/>
          <w:sz w:val="22"/>
          <w:szCs w:val="22"/>
          <w:lang w:val="uk-UA"/>
        </w:rPr>
      </w:pPr>
      <w:r w:rsidRPr="009A2E1D">
        <w:rPr>
          <w:b/>
          <w:bCs/>
          <w:sz w:val="22"/>
          <w:szCs w:val="22"/>
          <w:highlight w:val="yellow"/>
          <w:lang w:val="uk-UA"/>
        </w:rPr>
        <w:t>!!!</w:t>
      </w:r>
      <w:r>
        <w:rPr>
          <w:b/>
          <w:bCs/>
          <w:sz w:val="22"/>
          <w:szCs w:val="22"/>
          <w:lang w:val="uk-UA"/>
        </w:rPr>
        <w:t xml:space="preserve">  </w:t>
      </w:r>
      <w:r w:rsidRPr="000725AE">
        <w:rPr>
          <w:b/>
          <w:bCs/>
          <w:sz w:val="22"/>
          <w:szCs w:val="22"/>
          <w:lang w:val="uk-UA"/>
        </w:rPr>
        <w:t xml:space="preserve">З огляду на обмеженість наявних </w:t>
      </w:r>
      <w:r>
        <w:rPr>
          <w:b/>
          <w:bCs/>
          <w:sz w:val="22"/>
          <w:szCs w:val="22"/>
          <w:lang w:val="uk-UA"/>
        </w:rPr>
        <w:t xml:space="preserve">площ для </w:t>
      </w:r>
      <w:r w:rsidRPr="000725AE">
        <w:rPr>
          <w:b/>
          <w:bCs/>
          <w:sz w:val="22"/>
          <w:szCs w:val="22"/>
          <w:lang w:val="uk-UA"/>
        </w:rPr>
        <w:t xml:space="preserve">зберігання </w:t>
      </w:r>
      <w:r>
        <w:rPr>
          <w:b/>
          <w:bCs/>
          <w:sz w:val="22"/>
          <w:szCs w:val="22"/>
          <w:lang w:val="uk-UA"/>
        </w:rPr>
        <w:t>Товару</w:t>
      </w:r>
      <w:r w:rsidRPr="000725AE">
        <w:rPr>
          <w:b/>
          <w:bCs/>
          <w:sz w:val="22"/>
          <w:szCs w:val="22"/>
          <w:lang w:val="uk-UA"/>
        </w:rPr>
        <w:t xml:space="preserve">, відведених на ВЦ Постачальника, своєчасність та регулярність вивозу має критично важливе значення, особливо в період сезонних місяців (з квітня по вересень включно) </w:t>
      </w:r>
      <w:r w:rsidRPr="009A2E1D">
        <w:rPr>
          <w:b/>
          <w:bCs/>
          <w:sz w:val="22"/>
          <w:szCs w:val="22"/>
          <w:highlight w:val="yellow"/>
          <w:lang w:val="uk-UA"/>
        </w:rPr>
        <w:t>!!!</w:t>
      </w:r>
    </w:p>
    <w:p w14:paraId="24E62C05" w14:textId="77777777" w:rsidR="004328B5" w:rsidRDefault="004328B5" w:rsidP="004328B5">
      <w:pPr>
        <w:widowControl w:val="0"/>
        <w:rPr>
          <w:rFonts w:eastAsia="Batang"/>
          <w:b/>
          <w:bCs/>
          <w:spacing w:val="-4"/>
          <w:lang w:val="uk-UA"/>
        </w:rPr>
      </w:pPr>
    </w:p>
    <w:p w14:paraId="2D337118" w14:textId="77777777" w:rsidR="004328B5" w:rsidRDefault="004328B5" w:rsidP="004328B5">
      <w:pPr>
        <w:widowControl w:val="0"/>
        <w:rPr>
          <w:rFonts w:eastAsia="Batang"/>
          <w:b/>
          <w:bCs/>
          <w:spacing w:val="-4"/>
          <w:lang w:val="uk-UA"/>
        </w:rPr>
      </w:pPr>
    </w:p>
    <w:p w14:paraId="29865ED1" w14:textId="77777777" w:rsidR="004328B5" w:rsidRDefault="004328B5" w:rsidP="004328B5">
      <w:pPr>
        <w:widowControl w:val="0"/>
        <w:numPr>
          <w:ilvl w:val="0"/>
          <w:numId w:val="15"/>
        </w:numPr>
        <w:ind w:left="567"/>
        <w:rPr>
          <w:rFonts w:eastAsia="Batang"/>
          <w:b/>
          <w:bCs/>
          <w:spacing w:val="-4"/>
          <w:lang w:val="uk-UA"/>
        </w:rPr>
      </w:pPr>
      <w:r>
        <w:rPr>
          <w:rFonts w:eastAsia="Batang"/>
          <w:b/>
          <w:bCs/>
          <w:spacing w:val="-4"/>
          <w:lang w:val="uk-UA"/>
        </w:rPr>
        <w:t>Мінімальна партія відвантаження.</w:t>
      </w:r>
    </w:p>
    <w:p w14:paraId="22F03B23" w14:textId="77777777" w:rsidR="004328B5" w:rsidRDefault="004328B5" w:rsidP="004328B5">
      <w:pPr>
        <w:widowControl w:val="0"/>
        <w:numPr>
          <w:ilvl w:val="1"/>
          <w:numId w:val="15"/>
        </w:numPr>
        <w:ind w:left="851" w:hanging="567"/>
        <w:jc w:val="both"/>
        <w:rPr>
          <w:rFonts w:eastAsia="Batang"/>
          <w:spacing w:val="-4"/>
          <w:lang w:val="uk-UA"/>
        </w:rPr>
      </w:pPr>
      <w:r>
        <w:rPr>
          <w:rFonts w:eastAsia="Batang"/>
          <w:spacing w:val="-4"/>
          <w:lang w:val="uk-UA"/>
        </w:rPr>
        <w:t xml:space="preserve"> </w:t>
      </w:r>
      <w:r w:rsidRPr="00AF595A">
        <w:rPr>
          <w:rFonts w:eastAsia="Batang"/>
          <w:spacing w:val="-4"/>
          <w:lang w:val="uk-UA"/>
        </w:rPr>
        <w:t xml:space="preserve">Мінімальна партія відвантаження 1 позиції Договору (моно - відвантаження) - авто 5 т. </w:t>
      </w:r>
    </w:p>
    <w:p w14:paraId="751984EE" w14:textId="77777777" w:rsidR="004328B5" w:rsidRDefault="004328B5" w:rsidP="004328B5">
      <w:pPr>
        <w:widowControl w:val="0"/>
        <w:ind w:left="709"/>
        <w:jc w:val="both"/>
        <w:rPr>
          <w:rFonts w:eastAsia="Batang"/>
          <w:spacing w:val="-4"/>
          <w:lang w:val="uk-UA"/>
        </w:rPr>
      </w:pPr>
      <w:r w:rsidRPr="00AF595A">
        <w:rPr>
          <w:rFonts w:eastAsia="Batang"/>
          <w:spacing w:val="-4"/>
          <w:lang w:val="uk-UA"/>
        </w:rPr>
        <w:t>Допускається використання авто 10т і більше після узгодження відповідальними виконавцями Сторін умов виконання конкретної заявки на вивезення.</w:t>
      </w:r>
    </w:p>
    <w:p w14:paraId="6F0D88C8" w14:textId="77777777" w:rsidR="004328B5" w:rsidRPr="00905FFD" w:rsidRDefault="004328B5" w:rsidP="004328B5">
      <w:pPr>
        <w:widowControl w:val="0"/>
        <w:numPr>
          <w:ilvl w:val="1"/>
          <w:numId w:val="15"/>
        </w:numPr>
        <w:ind w:left="851" w:hanging="567"/>
        <w:jc w:val="both"/>
        <w:rPr>
          <w:rFonts w:eastAsia="Batang"/>
          <w:spacing w:val="-4"/>
          <w:lang w:val="uk-UA"/>
        </w:rPr>
      </w:pPr>
      <w:r>
        <w:rPr>
          <w:rFonts w:eastAsia="Batang"/>
          <w:spacing w:val="-4"/>
          <w:lang w:val="uk-UA"/>
        </w:rPr>
        <w:t xml:space="preserve"> </w:t>
      </w:r>
      <w:r w:rsidRPr="00AF595A">
        <w:rPr>
          <w:lang w:val="uk-UA"/>
        </w:rPr>
        <w:t>Мінімальна партія відвантаження 1 позиції Договору може не прийматися до уваги, якщо відбувається м</w:t>
      </w:r>
      <w:r>
        <w:rPr>
          <w:lang w:val="uk-UA"/>
        </w:rPr>
        <w:t>і</w:t>
      </w:r>
      <w:r w:rsidRPr="00AF595A">
        <w:rPr>
          <w:lang w:val="uk-UA"/>
        </w:rPr>
        <w:t xml:space="preserve">кс-завантаження </w:t>
      </w:r>
      <w:r w:rsidRPr="006B21A7">
        <w:rPr>
          <w:lang w:val="uk-UA"/>
        </w:rPr>
        <w:t>авто (декілька видів відходів, присутніх в Договорі).</w:t>
      </w:r>
    </w:p>
    <w:p w14:paraId="75455744"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Pr>
          <w:rFonts w:ascii="Times New Roman" w:hAnsi="Times New Roman"/>
          <w:sz w:val="24"/>
          <w:szCs w:val="24"/>
          <w:lang w:val="uk-UA"/>
        </w:rPr>
        <w:t>Рі</w:t>
      </w:r>
      <w:r w:rsidRPr="00C63C27">
        <w:rPr>
          <w:rFonts w:ascii="Times New Roman" w:hAnsi="Times New Roman"/>
          <w:sz w:val="24"/>
          <w:szCs w:val="24"/>
          <w:lang w:val="uk-UA"/>
        </w:rPr>
        <w:t>вномірн</w:t>
      </w:r>
      <w:r>
        <w:rPr>
          <w:rFonts w:ascii="Times New Roman" w:hAnsi="Times New Roman"/>
          <w:sz w:val="24"/>
          <w:szCs w:val="24"/>
          <w:lang w:val="uk-UA"/>
        </w:rPr>
        <w:t>ий</w:t>
      </w:r>
      <w:r w:rsidRPr="00C63C27">
        <w:rPr>
          <w:rFonts w:ascii="Times New Roman" w:hAnsi="Times New Roman"/>
          <w:sz w:val="24"/>
          <w:szCs w:val="24"/>
          <w:lang w:val="uk-UA"/>
        </w:rPr>
        <w:t xml:space="preserve"> розподіл вантаж</w:t>
      </w:r>
      <w:r>
        <w:rPr>
          <w:rFonts w:ascii="Times New Roman" w:hAnsi="Times New Roman"/>
          <w:sz w:val="24"/>
          <w:szCs w:val="24"/>
          <w:lang w:val="uk-UA"/>
        </w:rPr>
        <w:t>у</w:t>
      </w:r>
      <w:r w:rsidRPr="00C63C27">
        <w:rPr>
          <w:rFonts w:ascii="Times New Roman" w:hAnsi="Times New Roman"/>
          <w:sz w:val="24"/>
          <w:szCs w:val="24"/>
          <w:lang w:val="uk-UA"/>
        </w:rPr>
        <w:t xml:space="preserve"> по кузову авто</w:t>
      </w:r>
      <w:r>
        <w:rPr>
          <w:rFonts w:ascii="Times New Roman" w:hAnsi="Times New Roman"/>
          <w:sz w:val="24"/>
          <w:szCs w:val="24"/>
          <w:lang w:val="uk-UA"/>
        </w:rPr>
        <w:t xml:space="preserve"> силами Покупця має відбуватись</w:t>
      </w:r>
      <w:r w:rsidRPr="00C63C27">
        <w:rPr>
          <w:rFonts w:ascii="Times New Roman" w:hAnsi="Times New Roman"/>
          <w:sz w:val="24"/>
          <w:szCs w:val="24"/>
          <w:lang w:val="uk-UA"/>
        </w:rPr>
        <w:t xml:space="preserve"> з дотриманням заходів з техніки безпеки, охорони праці, промислової санітарії, пожежної та екологічної безпеки, обов’язково у взутті на твердій подошві, з використанням засобів індивідуального захисту та сигнальних жилетів.</w:t>
      </w:r>
    </w:p>
    <w:p w14:paraId="0031BA3A"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sidRPr="00C63C27">
        <w:rPr>
          <w:rFonts w:ascii="Times New Roman" w:hAnsi="Times New Roman"/>
          <w:sz w:val="24"/>
          <w:szCs w:val="24"/>
          <w:lang w:val="uk-UA"/>
        </w:rPr>
        <w:t>Покупець несе відповідальність за порушення вимог щодо охорони праці відповідно Закону  України «Про охорону праці».</w:t>
      </w:r>
    </w:p>
    <w:p w14:paraId="0EC1F38D" w14:textId="77777777" w:rsidR="004328B5" w:rsidRPr="00C63C27" w:rsidRDefault="004328B5" w:rsidP="004328B5">
      <w:pPr>
        <w:pStyle w:val="af1"/>
        <w:numPr>
          <w:ilvl w:val="1"/>
          <w:numId w:val="15"/>
        </w:numPr>
        <w:spacing w:after="0" w:line="240" w:lineRule="auto"/>
        <w:ind w:left="851" w:hanging="567"/>
        <w:jc w:val="both"/>
        <w:rPr>
          <w:rFonts w:ascii="Times New Roman" w:hAnsi="Times New Roman"/>
          <w:sz w:val="24"/>
          <w:szCs w:val="24"/>
          <w:lang w:val="uk-UA"/>
        </w:rPr>
      </w:pPr>
      <w:r w:rsidRPr="00C63C27">
        <w:rPr>
          <w:rFonts w:ascii="Times New Roman" w:hAnsi="Times New Roman"/>
          <w:sz w:val="24"/>
          <w:szCs w:val="24"/>
          <w:lang w:val="uk-UA"/>
        </w:rPr>
        <w:t xml:space="preserve"> Для виконання робіт рекомендується:</w:t>
      </w:r>
    </w:p>
    <w:p w14:paraId="41A92FB5" w14:textId="77777777" w:rsidR="004328B5" w:rsidRPr="00C63C27"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.1.  використання спец. взуття (захисне)</w:t>
      </w:r>
    </w:p>
    <w:p w14:paraId="1297FF8A" w14:textId="77777777" w:rsidR="004328B5" w:rsidRPr="00C63C27"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.2 використання спец. одягу</w:t>
      </w:r>
    </w:p>
    <w:p w14:paraId="6C331371" w14:textId="77777777" w:rsidR="004328B5" w:rsidRDefault="004328B5" w:rsidP="004328B5">
      <w:pPr>
        <w:pStyle w:val="af1"/>
        <w:ind w:left="1276" w:hanging="491"/>
        <w:jc w:val="both"/>
        <w:rPr>
          <w:rFonts w:ascii="Times New Roman" w:hAnsi="Times New Roman"/>
          <w:sz w:val="24"/>
          <w:szCs w:val="24"/>
          <w:lang w:val="uk-UA"/>
        </w:rPr>
      </w:pPr>
      <w:r w:rsidRPr="00C63C27">
        <w:rPr>
          <w:rFonts w:ascii="Times New Roman" w:hAnsi="Times New Roman"/>
          <w:sz w:val="24"/>
          <w:szCs w:val="24"/>
          <w:lang w:val="uk-UA"/>
        </w:rPr>
        <w:t>4.</w:t>
      </w:r>
      <w:r>
        <w:rPr>
          <w:rFonts w:ascii="Times New Roman" w:hAnsi="Times New Roman"/>
          <w:sz w:val="24"/>
          <w:szCs w:val="24"/>
          <w:lang w:val="uk-UA"/>
        </w:rPr>
        <w:t>5</w:t>
      </w:r>
      <w:r w:rsidRPr="00C63C27">
        <w:rPr>
          <w:rFonts w:ascii="Times New Roman" w:hAnsi="Times New Roman"/>
          <w:sz w:val="24"/>
          <w:szCs w:val="24"/>
          <w:lang w:val="uk-UA"/>
        </w:rPr>
        <w:t>.3. використання каски-кепки</w:t>
      </w:r>
      <w:r>
        <w:rPr>
          <w:rFonts w:ascii="Times New Roman" w:hAnsi="Times New Roman"/>
          <w:sz w:val="24"/>
          <w:szCs w:val="24"/>
          <w:lang w:val="uk-UA"/>
        </w:rPr>
        <w:t>.</w:t>
      </w:r>
    </w:p>
    <w:p w14:paraId="7E7DCCBC" w14:textId="0CD6B467" w:rsidR="004328B5" w:rsidRPr="004328B5" w:rsidRDefault="004328B5" w:rsidP="004328B5">
      <w:pPr>
        <w:pStyle w:val="af1"/>
        <w:ind w:left="1276" w:hanging="491"/>
        <w:jc w:val="both"/>
        <w:rPr>
          <w:rFonts w:ascii="Times New Roman" w:hAnsi="Times New Roman"/>
          <w:sz w:val="32"/>
          <w:szCs w:val="32"/>
          <w:lang w:val="uk-UA"/>
        </w:rPr>
      </w:pPr>
      <w:r>
        <w:rPr>
          <w:rFonts w:ascii="Times New Roman" w:hAnsi="Times New Roman"/>
          <w:sz w:val="24"/>
          <w:szCs w:val="24"/>
          <w:lang w:val="uk-UA"/>
        </w:rPr>
        <w:t xml:space="preserve">4.5.4. </w:t>
      </w:r>
      <w:r w:rsidRPr="004328B5">
        <w:rPr>
          <w:sz w:val="24"/>
          <w:szCs w:val="24"/>
          <w:highlight w:val="yellow"/>
          <w:lang w:val="uk-UA"/>
        </w:rPr>
        <w:t>На вантажників повинні бути мед.</w:t>
      </w:r>
      <w:r w:rsidR="008F0E87">
        <w:rPr>
          <w:sz w:val="24"/>
          <w:szCs w:val="24"/>
          <w:highlight w:val="yellow"/>
          <w:lang w:val="uk-UA"/>
        </w:rPr>
        <w:t xml:space="preserve"> </w:t>
      </w:r>
      <w:r w:rsidRPr="004328B5">
        <w:rPr>
          <w:sz w:val="24"/>
          <w:szCs w:val="24"/>
          <w:highlight w:val="yellow"/>
          <w:lang w:val="uk-UA"/>
        </w:rPr>
        <w:t>книжки з ФЛГ</w:t>
      </w:r>
    </w:p>
    <w:p w14:paraId="7B975972" w14:textId="784F5CFA" w:rsidR="00DE55B7" w:rsidRDefault="00DE55B7" w:rsidP="0092066E">
      <w:pPr>
        <w:pStyle w:val="Twordnormal"/>
        <w:ind w:left="7513"/>
        <w:rPr>
          <w:rFonts w:ascii="Times New Roman" w:hAnsi="Times New Roman"/>
          <w:i w:val="0"/>
          <w:iCs/>
          <w:sz w:val="22"/>
          <w:szCs w:val="22"/>
          <w:lang w:val="uk-UA"/>
        </w:rPr>
      </w:pPr>
    </w:p>
    <w:p w14:paraId="17AED8AF" w14:textId="29BB80C6" w:rsidR="00DE55B7" w:rsidRDefault="00DE55B7" w:rsidP="0092066E">
      <w:pPr>
        <w:pStyle w:val="Twordnormal"/>
        <w:ind w:left="7513"/>
        <w:rPr>
          <w:rFonts w:ascii="Times New Roman" w:hAnsi="Times New Roman"/>
          <w:i w:val="0"/>
          <w:iCs/>
          <w:sz w:val="22"/>
          <w:szCs w:val="22"/>
          <w:lang w:val="uk-UA"/>
        </w:rPr>
      </w:pPr>
    </w:p>
    <w:p w14:paraId="1948058C" w14:textId="7B09889F" w:rsidR="00DE55B7" w:rsidRDefault="00DE55B7" w:rsidP="0092066E">
      <w:pPr>
        <w:pStyle w:val="Twordnormal"/>
        <w:ind w:left="7513"/>
        <w:rPr>
          <w:rFonts w:ascii="Times New Roman" w:hAnsi="Times New Roman"/>
          <w:i w:val="0"/>
          <w:iCs/>
          <w:sz w:val="22"/>
          <w:szCs w:val="22"/>
          <w:lang w:val="uk-UA"/>
        </w:rPr>
      </w:pPr>
    </w:p>
    <w:p w14:paraId="37CB47E1" w14:textId="0C914FFE" w:rsidR="00DE55B7" w:rsidRDefault="00DE55B7" w:rsidP="0092066E">
      <w:pPr>
        <w:pStyle w:val="Twordnormal"/>
        <w:ind w:left="7513"/>
        <w:rPr>
          <w:rFonts w:ascii="Times New Roman" w:hAnsi="Times New Roman"/>
          <w:i w:val="0"/>
          <w:iCs/>
          <w:sz w:val="22"/>
          <w:szCs w:val="22"/>
          <w:lang w:val="uk-UA"/>
        </w:rPr>
      </w:pPr>
    </w:p>
    <w:p w14:paraId="3DB6812A" w14:textId="1D860373" w:rsidR="00DE55B7" w:rsidRDefault="00DE55B7" w:rsidP="0092066E">
      <w:pPr>
        <w:pStyle w:val="Twordnormal"/>
        <w:ind w:left="7513"/>
        <w:rPr>
          <w:rFonts w:ascii="Times New Roman" w:hAnsi="Times New Roman"/>
          <w:i w:val="0"/>
          <w:iCs/>
          <w:sz w:val="22"/>
          <w:szCs w:val="22"/>
          <w:lang w:val="uk-UA"/>
        </w:rPr>
      </w:pPr>
    </w:p>
    <w:p w14:paraId="393F086D" w14:textId="42331989" w:rsidR="00DE55B7" w:rsidRDefault="00DE55B7" w:rsidP="0092066E">
      <w:pPr>
        <w:pStyle w:val="Twordnormal"/>
        <w:ind w:left="7513"/>
        <w:rPr>
          <w:rFonts w:ascii="Times New Roman" w:hAnsi="Times New Roman"/>
          <w:i w:val="0"/>
          <w:iCs/>
          <w:sz w:val="22"/>
          <w:szCs w:val="22"/>
          <w:lang w:val="uk-UA"/>
        </w:rPr>
      </w:pPr>
    </w:p>
    <w:p w14:paraId="3D6771BD" w14:textId="448338C0" w:rsidR="00DE55B7" w:rsidRDefault="00DE55B7" w:rsidP="0092066E">
      <w:pPr>
        <w:pStyle w:val="Twordnormal"/>
        <w:ind w:left="7513"/>
        <w:rPr>
          <w:rFonts w:ascii="Times New Roman" w:hAnsi="Times New Roman"/>
          <w:i w:val="0"/>
          <w:iCs/>
          <w:sz w:val="22"/>
          <w:szCs w:val="22"/>
          <w:lang w:val="uk-UA"/>
        </w:rPr>
      </w:pPr>
    </w:p>
    <w:p w14:paraId="7924F676" w14:textId="1A100F78" w:rsidR="00DE55B7" w:rsidRDefault="00DE55B7" w:rsidP="0092066E">
      <w:pPr>
        <w:pStyle w:val="Twordnormal"/>
        <w:ind w:left="7513"/>
        <w:rPr>
          <w:rFonts w:ascii="Times New Roman" w:hAnsi="Times New Roman"/>
          <w:i w:val="0"/>
          <w:iCs/>
          <w:sz w:val="22"/>
          <w:szCs w:val="22"/>
          <w:lang w:val="uk-UA"/>
        </w:rPr>
      </w:pPr>
    </w:p>
    <w:p w14:paraId="752E3925" w14:textId="09533662" w:rsidR="00DE55B7" w:rsidRDefault="00DE55B7" w:rsidP="0092066E">
      <w:pPr>
        <w:pStyle w:val="Twordnormal"/>
        <w:ind w:left="7513"/>
        <w:rPr>
          <w:rFonts w:ascii="Times New Roman" w:hAnsi="Times New Roman"/>
          <w:i w:val="0"/>
          <w:iCs/>
          <w:sz w:val="22"/>
          <w:szCs w:val="22"/>
          <w:lang w:val="uk-UA"/>
        </w:rPr>
      </w:pPr>
    </w:p>
    <w:p w14:paraId="5859FD7B" w14:textId="0F5E3426" w:rsidR="00DE55B7" w:rsidRDefault="00DE55B7" w:rsidP="0092066E">
      <w:pPr>
        <w:pStyle w:val="Twordnormal"/>
        <w:ind w:left="7513"/>
        <w:rPr>
          <w:rFonts w:ascii="Times New Roman" w:hAnsi="Times New Roman"/>
          <w:i w:val="0"/>
          <w:iCs/>
          <w:sz w:val="22"/>
          <w:szCs w:val="22"/>
          <w:lang w:val="uk-UA"/>
        </w:rPr>
      </w:pPr>
    </w:p>
    <w:p w14:paraId="2C034ED4" w14:textId="15F3D743" w:rsidR="00DE55B7" w:rsidRDefault="00DE55B7" w:rsidP="0092066E">
      <w:pPr>
        <w:pStyle w:val="Twordnormal"/>
        <w:ind w:left="7513"/>
        <w:rPr>
          <w:rFonts w:ascii="Times New Roman" w:hAnsi="Times New Roman"/>
          <w:i w:val="0"/>
          <w:iCs/>
          <w:sz w:val="22"/>
          <w:szCs w:val="22"/>
          <w:lang w:val="uk-UA"/>
        </w:rPr>
      </w:pPr>
    </w:p>
    <w:p w14:paraId="4695DA50" w14:textId="7DE51902" w:rsidR="00DE55B7" w:rsidRDefault="00DE55B7" w:rsidP="0092066E">
      <w:pPr>
        <w:pStyle w:val="Twordnormal"/>
        <w:ind w:left="7513"/>
        <w:rPr>
          <w:rFonts w:ascii="Times New Roman" w:hAnsi="Times New Roman"/>
          <w:i w:val="0"/>
          <w:iCs/>
          <w:sz w:val="22"/>
          <w:szCs w:val="22"/>
          <w:lang w:val="uk-UA"/>
        </w:rPr>
      </w:pPr>
    </w:p>
    <w:p w14:paraId="58FD5BC9" w14:textId="0AB703D1" w:rsidR="00DE55B7" w:rsidRDefault="00DE55B7" w:rsidP="0092066E">
      <w:pPr>
        <w:pStyle w:val="Twordnormal"/>
        <w:ind w:left="7513"/>
        <w:rPr>
          <w:rFonts w:ascii="Times New Roman" w:hAnsi="Times New Roman"/>
          <w:i w:val="0"/>
          <w:iCs/>
          <w:sz w:val="22"/>
          <w:szCs w:val="22"/>
          <w:lang w:val="uk-UA"/>
        </w:rPr>
      </w:pPr>
    </w:p>
    <w:p w14:paraId="2A1A1B94" w14:textId="3D182B7B" w:rsidR="00DE55B7" w:rsidRDefault="00DE55B7" w:rsidP="0092066E">
      <w:pPr>
        <w:pStyle w:val="Twordnormal"/>
        <w:ind w:left="7513"/>
        <w:rPr>
          <w:rFonts w:ascii="Times New Roman" w:hAnsi="Times New Roman"/>
          <w:i w:val="0"/>
          <w:iCs/>
          <w:sz w:val="22"/>
          <w:szCs w:val="22"/>
          <w:lang w:val="uk-UA"/>
        </w:rPr>
      </w:pPr>
    </w:p>
    <w:p w14:paraId="6348D7DC" w14:textId="7C8E0C61" w:rsidR="00EF7E9C" w:rsidRDefault="00EF7E9C" w:rsidP="0092066E">
      <w:pPr>
        <w:pStyle w:val="Twordnormal"/>
        <w:ind w:left="7513"/>
        <w:rPr>
          <w:rFonts w:ascii="Times New Roman" w:hAnsi="Times New Roman"/>
          <w:i w:val="0"/>
          <w:iCs/>
          <w:sz w:val="22"/>
          <w:szCs w:val="22"/>
          <w:lang w:val="uk-UA"/>
        </w:rPr>
      </w:pPr>
    </w:p>
    <w:p w14:paraId="707DCFEF" w14:textId="259EF6D7" w:rsidR="00EF7E9C" w:rsidRDefault="00EF7E9C" w:rsidP="0092066E">
      <w:pPr>
        <w:pStyle w:val="Twordnormal"/>
        <w:ind w:left="7513"/>
        <w:rPr>
          <w:rFonts w:ascii="Times New Roman" w:hAnsi="Times New Roman"/>
          <w:i w:val="0"/>
          <w:iCs/>
          <w:sz w:val="22"/>
          <w:szCs w:val="22"/>
          <w:lang w:val="uk-UA"/>
        </w:rPr>
      </w:pPr>
    </w:p>
    <w:p w14:paraId="5E70690D" w14:textId="68F6D7B9" w:rsidR="00EF7E9C" w:rsidRDefault="00EF7E9C" w:rsidP="0092066E">
      <w:pPr>
        <w:pStyle w:val="Twordnormal"/>
        <w:ind w:left="7513"/>
        <w:rPr>
          <w:rFonts w:ascii="Times New Roman" w:hAnsi="Times New Roman"/>
          <w:i w:val="0"/>
          <w:iCs/>
          <w:sz w:val="22"/>
          <w:szCs w:val="22"/>
          <w:lang w:val="uk-UA"/>
        </w:rPr>
      </w:pPr>
    </w:p>
    <w:p w14:paraId="60BEB876" w14:textId="0FB7620F" w:rsidR="00250AF1" w:rsidRDefault="00250AF1" w:rsidP="0092066E">
      <w:pPr>
        <w:pStyle w:val="Twordnormal"/>
        <w:ind w:left="7513"/>
        <w:rPr>
          <w:rFonts w:ascii="Times New Roman" w:hAnsi="Times New Roman"/>
          <w:i w:val="0"/>
          <w:iCs/>
          <w:sz w:val="22"/>
          <w:szCs w:val="22"/>
          <w:lang w:val="uk-UA"/>
        </w:rPr>
      </w:pPr>
    </w:p>
    <w:p w14:paraId="09398F1A" w14:textId="00338E06" w:rsidR="00250AF1" w:rsidRDefault="00250AF1" w:rsidP="0092066E">
      <w:pPr>
        <w:pStyle w:val="Twordnormal"/>
        <w:ind w:left="7513"/>
        <w:rPr>
          <w:rFonts w:ascii="Times New Roman" w:hAnsi="Times New Roman"/>
          <w:i w:val="0"/>
          <w:iCs/>
          <w:sz w:val="22"/>
          <w:szCs w:val="22"/>
          <w:lang w:val="uk-UA"/>
        </w:rPr>
      </w:pPr>
    </w:p>
    <w:p w14:paraId="54DC2AC9" w14:textId="1D623A1D" w:rsidR="00250AF1" w:rsidRDefault="00250AF1" w:rsidP="0092066E">
      <w:pPr>
        <w:pStyle w:val="Twordnormal"/>
        <w:ind w:left="7513"/>
        <w:rPr>
          <w:rFonts w:ascii="Times New Roman" w:hAnsi="Times New Roman"/>
          <w:i w:val="0"/>
          <w:iCs/>
          <w:sz w:val="22"/>
          <w:szCs w:val="22"/>
          <w:lang w:val="uk-UA"/>
        </w:rPr>
      </w:pPr>
    </w:p>
    <w:p w14:paraId="5C5C2B46" w14:textId="56F4F3DF" w:rsidR="00250AF1" w:rsidRDefault="00250AF1" w:rsidP="0092066E">
      <w:pPr>
        <w:pStyle w:val="Twordnormal"/>
        <w:ind w:left="7513"/>
        <w:rPr>
          <w:rFonts w:ascii="Times New Roman" w:hAnsi="Times New Roman"/>
          <w:i w:val="0"/>
          <w:iCs/>
          <w:sz w:val="22"/>
          <w:szCs w:val="22"/>
          <w:lang w:val="uk-UA"/>
        </w:rPr>
      </w:pPr>
    </w:p>
    <w:p w14:paraId="0E3C8AE1" w14:textId="43A89D8C" w:rsidR="00250AF1" w:rsidRDefault="00250AF1" w:rsidP="0092066E">
      <w:pPr>
        <w:pStyle w:val="Twordnormal"/>
        <w:ind w:left="7513"/>
        <w:rPr>
          <w:rFonts w:ascii="Times New Roman" w:hAnsi="Times New Roman"/>
          <w:i w:val="0"/>
          <w:iCs/>
          <w:sz w:val="22"/>
          <w:szCs w:val="22"/>
          <w:lang w:val="uk-UA"/>
        </w:rPr>
      </w:pPr>
    </w:p>
    <w:p w14:paraId="36B0EC76" w14:textId="3C6C3439" w:rsidR="00250AF1" w:rsidRDefault="00250AF1" w:rsidP="0092066E">
      <w:pPr>
        <w:pStyle w:val="Twordnormal"/>
        <w:ind w:left="7513"/>
        <w:rPr>
          <w:rFonts w:ascii="Times New Roman" w:hAnsi="Times New Roman"/>
          <w:i w:val="0"/>
          <w:iCs/>
          <w:sz w:val="22"/>
          <w:szCs w:val="22"/>
          <w:lang w:val="uk-UA"/>
        </w:rPr>
      </w:pPr>
    </w:p>
    <w:p w14:paraId="1E1C41E1" w14:textId="3D18200B" w:rsidR="00250AF1" w:rsidRDefault="00250AF1" w:rsidP="0092066E">
      <w:pPr>
        <w:pStyle w:val="Twordnormal"/>
        <w:ind w:left="7513"/>
        <w:rPr>
          <w:rFonts w:ascii="Times New Roman" w:hAnsi="Times New Roman"/>
          <w:i w:val="0"/>
          <w:iCs/>
          <w:sz w:val="22"/>
          <w:szCs w:val="22"/>
          <w:lang w:val="uk-UA"/>
        </w:rPr>
      </w:pPr>
    </w:p>
    <w:p w14:paraId="61920E86" w14:textId="3B44244A" w:rsidR="00250AF1" w:rsidRDefault="00250AF1" w:rsidP="0092066E">
      <w:pPr>
        <w:pStyle w:val="Twordnormal"/>
        <w:ind w:left="7513"/>
        <w:rPr>
          <w:rFonts w:ascii="Times New Roman" w:hAnsi="Times New Roman"/>
          <w:i w:val="0"/>
          <w:iCs/>
          <w:sz w:val="22"/>
          <w:szCs w:val="22"/>
          <w:lang w:val="uk-UA"/>
        </w:rPr>
      </w:pPr>
    </w:p>
    <w:p w14:paraId="4030FD28" w14:textId="326CABF1" w:rsidR="00250AF1" w:rsidRDefault="00250AF1" w:rsidP="0092066E">
      <w:pPr>
        <w:pStyle w:val="Twordnormal"/>
        <w:ind w:left="7513"/>
        <w:rPr>
          <w:rFonts w:ascii="Times New Roman" w:hAnsi="Times New Roman"/>
          <w:i w:val="0"/>
          <w:iCs/>
          <w:sz w:val="22"/>
          <w:szCs w:val="22"/>
          <w:lang w:val="uk-UA"/>
        </w:rPr>
      </w:pPr>
    </w:p>
    <w:p w14:paraId="0E0D102D" w14:textId="77777777" w:rsidR="00250AF1" w:rsidRDefault="00250AF1" w:rsidP="0092066E">
      <w:pPr>
        <w:pStyle w:val="Twordnormal"/>
        <w:ind w:left="7513"/>
        <w:rPr>
          <w:rFonts w:ascii="Times New Roman" w:hAnsi="Times New Roman"/>
          <w:i w:val="0"/>
          <w:iCs/>
          <w:sz w:val="22"/>
          <w:szCs w:val="22"/>
          <w:lang w:val="uk-UA"/>
        </w:rPr>
      </w:pPr>
    </w:p>
    <w:p w14:paraId="221F57F3" w14:textId="277DCF62" w:rsidR="00DE55B7" w:rsidRDefault="00DE55B7" w:rsidP="0092066E">
      <w:pPr>
        <w:pStyle w:val="Twordnormal"/>
        <w:ind w:left="7513"/>
        <w:rPr>
          <w:rFonts w:ascii="Times New Roman" w:hAnsi="Times New Roman"/>
          <w:i w:val="0"/>
          <w:iCs/>
          <w:sz w:val="22"/>
          <w:szCs w:val="22"/>
          <w:lang w:val="uk-UA"/>
        </w:rPr>
      </w:pPr>
    </w:p>
    <w:p w14:paraId="678A44AA" w14:textId="4B1C85BB" w:rsidR="0092066E" w:rsidRDefault="0092066E" w:rsidP="0092066E">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lastRenderedPageBreak/>
        <w:t>Додаток №</w:t>
      </w:r>
      <w:r w:rsidR="000D1ABA">
        <w:rPr>
          <w:rFonts w:ascii="Times New Roman" w:hAnsi="Times New Roman"/>
          <w:i w:val="0"/>
          <w:iCs/>
          <w:sz w:val="22"/>
          <w:szCs w:val="22"/>
          <w:lang w:val="uk-UA"/>
        </w:rPr>
        <w:t>2</w:t>
      </w:r>
    </w:p>
    <w:p w14:paraId="3E790C2B" w14:textId="77777777" w:rsidR="0092066E" w:rsidRDefault="0092066E" w:rsidP="0092066E">
      <w:pPr>
        <w:pStyle w:val="Twordnormal"/>
        <w:rPr>
          <w:rFonts w:ascii="Times New Roman" w:hAnsi="Times New Roman"/>
          <w:i w:val="0"/>
          <w:iCs/>
          <w:sz w:val="22"/>
          <w:szCs w:val="22"/>
          <w:lang w:val="uk-UA"/>
        </w:rPr>
      </w:pPr>
    </w:p>
    <w:p w14:paraId="44D4A25D" w14:textId="77777777" w:rsidR="0092066E" w:rsidRPr="00B60B4A" w:rsidRDefault="00B20FA4" w:rsidP="00B60B4A">
      <w:pPr>
        <w:pStyle w:val="Twordnormal"/>
        <w:ind w:left="709" w:firstLine="0"/>
        <w:jc w:val="center"/>
        <w:rPr>
          <w:rFonts w:ascii="Times New Roman" w:hAnsi="Times New Roman"/>
          <w:b/>
          <w:i w:val="0"/>
          <w:sz w:val="24"/>
          <w:szCs w:val="22"/>
          <w:lang w:val="uk-UA"/>
        </w:rPr>
      </w:pPr>
      <w:r w:rsidRPr="00B60B4A">
        <w:rPr>
          <w:rFonts w:ascii="Times New Roman" w:hAnsi="Times New Roman"/>
          <w:b/>
          <w:i w:val="0"/>
          <w:sz w:val="24"/>
          <w:szCs w:val="22"/>
          <w:lang w:val="uk-UA"/>
        </w:rPr>
        <w:t>Згода на обробку персональних даних (ФОП)</w:t>
      </w:r>
    </w:p>
    <w:p w14:paraId="2C65B456" w14:textId="77777777" w:rsidR="00FA368F" w:rsidRDefault="00FA368F" w:rsidP="00B20FA4">
      <w:pPr>
        <w:pStyle w:val="Twordnormal"/>
        <w:ind w:left="709" w:firstLine="0"/>
        <w:rPr>
          <w:rFonts w:ascii="Times New Roman" w:hAnsi="Times New Roman"/>
          <w:b/>
          <w:i w:val="0"/>
          <w:lang w:val="uk-UA"/>
        </w:rPr>
      </w:pPr>
    </w:p>
    <w:p w14:paraId="54C405F5" w14:textId="77777777" w:rsidR="00362AA0" w:rsidRPr="00571B1C" w:rsidRDefault="00362AA0" w:rsidP="00362AA0">
      <w:pPr>
        <w:jc w:val="both"/>
        <w:rPr>
          <w:rFonts w:eastAsia="Calibri"/>
          <w:lang w:val="uk-UA" w:eastAsia="en-US"/>
        </w:rPr>
      </w:pPr>
      <w:r w:rsidRPr="00571B1C">
        <w:rPr>
          <w:rFonts w:eastAsia="Calibri"/>
          <w:lang w:val="uk-UA" w:eastAsia="en-US"/>
        </w:rPr>
        <w:t>Я, фізична особа – підприємець ____________________________________________________</w:t>
      </w:r>
    </w:p>
    <w:p w14:paraId="7F25631D"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_____________________________________________________________________ 19____р.н.</w:t>
      </w:r>
    </w:p>
    <w:p w14:paraId="58584AF1" w14:textId="77777777" w:rsidR="00362AA0" w:rsidRPr="00B60B4A" w:rsidRDefault="00362AA0" w:rsidP="00362AA0">
      <w:pPr>
        <w:jc w:val="both"/>
        <w:rPr>
          <w:rFonts w:eastAsia="Calibri"/>
          <w:sz w:val="22"/>
          <w:szCs w:val="22"/>
          <w:lang w:val="uk-UA" w:eastAsia="en-US"/>
        </w:rPr>
      </w:pPr>
      <w:r w:rsidRPr="00B60B4A">
        <w:rPr>
          <w:rFonts w:eastAsia="Calibri"/>
          <w:sz w:val="22"/>
          <w:szCs w:val="22"/>
          <w:lang w:val="uk-UA" w:eastAsia="en-US"/>
        </w:rPr>
        <w:t xml:space="preserve">в порядку пункту 1 частини 1 статті 11 Закону України «Про захист персональних даних», даю свою згоду юридичній особі ПАТ «Карлсберг Україна» на збір та обробку моїх персональних даних, необхідних для здійснення прав та виконання обов’язків в договірних правовідносинах та для </w:t>
      </w:r>
      <w:r w:rsidRPr="00B60B4A">
        <w:rPr>
          <w:sz w:val="22"/>
          <w:szCs w:val="22"/>
          <w:lang w:val="uk-UA"/>
        </w:rPr>
        <w:t>виконання законодавства України, що регулює порядок виконання зобов’язань сторонами правочину, забезпечення реалізації податкових відносин та відносин у сфері бухгалтерського обліку та аудиту, а також супутніх нормативно-правових актів.</w:t>
      </w:r>
    </w:p>
    <w:p w14:paraId="4E3FDFAF"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 20</w:t>
      </w:r>
      <w:r w:rsidR="00BD40C6">
        <w:rPr>
          <w:rFonts w:eastAsia="Calibri"/>
          <w:lang w:val="uk-UA" w:eastAsia="en-US"/>
        </w:rPr>
        <w:t>2</w:t>
      </w:r>
      <w:r w:rsidRPr="00571B1C">
        <w:rPr>
          <w:rFonts w:eastAsia="Calibri"/>
          <w:lang w:val="uk-UA" w:eastAsia="en-US"/>
        </w:rPr>
        <w:t>___р.     _________________________</w:t>
      </w:r>
    </w:p>
    <w:p w14:paraId="03751824" w14:textId="77777777" w:rsidR="00362AA0" w:rsidRPr="00571B1C" w:rsidRDefault="00362AA0" w:rsidP="00362AA0">
      <w:pPr>
        <w:jc w:val="both"/>
        <w:rPr>
          <w:rFonts w:eastAsia="Calibri"/>
          <w:color w:val="BFBFBF"/>
          <w:lang w:val="uk-UA" w:eastAsia="en-US"/>
        </w:rPr>
      </w:pPr>
      <w:r w:rsidRPr="00571B1C">
        <w:rPr>
          <w:rFonts w:eastAsia="Calibri"/>
          <w:color w:val="BFBFBF"/>
          <w:lang w:val="uk-UA" w:eastAsia="en-US"/>
        </w:rPr>
        <w:t xml:space="preserve">                                                                                      (підпис)</w:t>
      </w:r>
      <w:r w:rsidRPr="00571B1C">
        <w:rPr>
          <w:rFonts w:eastAsia="Calibri"/>
          <w:color w:val="BFBFBF"/>
          <w:lang w:eastAsia="en-US"/>
        </w:rPr>
        <w:t xml:space="preserve">               </w:t>
      </w:r>
      <w:r w:rsidRPr="00571B1C">
        <w:rPr>
          <w:rFonts w:eastAsia="Calibri"/>
          <w:color w:val="BFBFBF"/>
          <w:lang w:val="uk-UA" w:eastAsia="en-US"/>
        </w:rPr>
        <w:t>М.П. (за умови наявності)</w:t>
      </w:r>
    </w:p>
    <w:p w14:paraId="3E2BCF35" w14:textId="77777777" w:rsidR="00362AA0" w:rsidRPr="00571B1C" w:rsidRDefault="00362AA0" w:rsidP="00362AA0">
      <w:pPr>
        <w:jc w:val="both"/>
        <w:rPr>
          <w:rFonts w:eastAsia="Calibri"/>
          <w:lang w:val="uk-UA" w:eastAsia="en-US"/>
        </w:rPr>
      </w:pPr>
      <w:r w:rsidRPr="00571B1C">
        <w:rPr>
          <w:rFonts w:eastAsia="Calibri"/>
          <w:lang w:val="uk-UA" w:eastAsia="en-US"/>
        </w:rPr>
        <w:t>…………………</w:t>
      </w:r>
      <w:r w:rsidR="00FA368F">
        <w:rPr>
          <w:rFonts w:eastAsia="Calibri"/>
          <w:lang w:val="uk-UA" w:eastAsia="en-US"/>
        </w:rPr>
        <w:t>…………………………………………………………………………………</w:t>
      </w:r>
    </w:p>
    <w:p w14:paraId="31B8EB96" w14:textId="77777777" w:rsidR="00362AA0" w:rsidRPr="00571B1C" w:rsidRDefault="00362AA0" w:rsidP="00362AA0">
      <w:pPr>
        <w:jc w:val="both"/>
        <w:rPr>
          <w:rFonts w:eastAsia="Calibri"/>
          <w:lang w:val="uk-UA" w:eastAsia="en-US"/>
        </w:rPr>
      </w:pPr>
      <w:r w:rsidRPr="00571B1C">
        <w:rPr>
          <w:rFonts w:eastAsia="Calibri"/>
          <w:lang w:val="uk-UA" w:eastAsia="en-US"/>
        </w:rPr>
        <w:t>Я, фізична особа – підприємець ____________________________________________________</w:t>
      </w:r>
    </w:p>
    <w:p w14:paraId="1E32B056" w14:textId="77777777" w:rsidR="00362AA0" w:rsidRPr="00571B1C" w:rsidRDefault="00362AA0" w:rsidP="00362AA0">
      <w:pPr>
        <w:jc w:val="both"/>
        <w:rPr>
          <w:rFonts w:eastAsia="Calibri"/>
          <w:lang w:val="uk-UA" w:eastAsia="en-US"/>
        </w:rPr>
      </w:pPr>
      <w:r w:rsidRPr="00571B1C">
        <w:rPr>
          <w:rFonts w:eastAsia="Calibri"/>
          <w:lang w:val="uk-UA" w:eastAsia="en-US"/>
        </w:rPr>
        <w:t>_____________________________________________________________________ 19____р.н.</w:t>
      </w:r>
    </w:p>
    <w:p w14:paraId="19A39ABA" w14:textId="77777777" w:rsidR="00362AA0" w:rsidRPr="00571B1C" w:rsidRDefault="00362AA0" w:rsidP="00787C21">
      <w:pPr>
        <w:jc w:val="both"/>
        <w:rPr>
          <w:rFonts w:eastAsia="Calibri"/>
          <w:lang w:val="uk-UA" w:eastAsia="en-US"/>
        </w:rPr>
      </w:pPr>
      <w:r w:rsidRPr="00571B1C">
        <w:rPr>
          <w:rFonts w:eastAsia="Calibri"/>
          <w:lang w:val="uk-UA" w:eastAsia="en-US"/>
        </w:rPr>
        <w:t>підтверджую, що мене письмово повідомлено (я отримав письмове повідомлення) про:</w:t>
      </w:r>
    </w:p>
    <w:p w14:paraId="34738FFD" w14:textId="77777777" w:rsidR="00362AA0" w:rsidRPr="00571B1C" w:rsidRDefault="00362AA0" w:rsidP="00DD7583">
      <w:pPr>
        <w:numPr>
          <w:ilvl w:val="0"/>
          <w:numId w:val="7"/>
        </w:numPr>
        <w:spacing w:line="276" w:lineRule="auto"/>
        <w:jc w:val="both"/>
        <w:rPr>
          <w:rFonts w:eastAsia="Calibri"/>
          <w:lang w:val="uk-UA" w:eastAsia="en-US"/>
        </w:rPr>
      </w:pPr>
      <w:r w:rsidRPr="00571B1C">
        <w:rPr>
          <w:rFonts w:eastAsia="Calibri"/>
          <w:lang w:val="uk-UA" w:eastAsia="en-US"/>
        </w:rPr>
        <w:t>факт внесення моїх персональних даних в Базу даних фізичних осіб – підприємців, контрагентів Публічного акціонерного товариства «Карлсберг Україна»;</w:t>
      </w:r>
    </w:p>
    <w:p w14:paraId="50679C26" w14:textId="77777777" w:rsidR="00362AA0" w:rsidRPr="00571B1C" w:rsidRDefault="00362AA0" w:rsidP="00DD7583">
      <w:pPr>
        <w:numPr>
          <w:ilvl w:val="0"/>
          <w:numId w:val="7"/>
        </w:numPr>
        <w:spacing w:line="276" w:lineRule="auto"/>
        <w:jc w:val="both"/>
        <w:rPr>
          <w:color w:val="000000"/>
          <w:lang w:val="uk-UA" w:eastAsia="uk-UA"/>
        </w:rPr>
      </w:pPr>
      <w:r w:rsidRPr="00571B1C">
        <w:rPr>
          <w:rFonts w:eastAsia="Calibri"/>
          <w:lang w:val="uk-UA" w:eastAsia="en-US"/>
        </w:rPr>
        <w:t xml:space="preserve">мої права, визначені ст.8 ЗУ «Про захист персональних даних»; </w:t>
      </w:r>
    </w:p>
    <w:p w14:paraId="31DE4355" w14:textId="77777777" w:rsidR="00362AA0" w:rsidRPr="00571B1C" w:rsidRDefault="00362AA0" w:rsidP="00DD7583">
      <w:pPr>
        <w:numPr>
          <w:ilvl w:val="0"/>
          <w:numId w:val="7"/>
        </w:numPr>
        <w:spacing w:line="276" w:lineRule="auto"/>
        <w:jc w:val="both"/>
        <w:rPr>
          <w:rFonts w:eastAsia="Calibri"/>
          <w:lang w:val="uk-UA" w:eastAsia="en-US"/>
        </w:rPr>
      </w:pPr>
      <w:r w:rsidRPr="00571B1C">
        <w:rPr>
          <w:rFonts w:eastAsia="Calibri"/>
          <w:lang w:val="uk-UA" w:eastAsia="en-US"/>
        </w:rPr>
        <w:t>мету обробки моїх персональних даних;</w:t>
      </w:r>
    </w:p>
    <w:p w14:paraId="36C9F270" w14:textId="77777777" w:rsidR="00362AA0" w:rsidRPr="00571B1C" w:rsidRDefault="00362AA0" w:rsidP="00DD7583">
      <w:pPr>
        <w:numPr>
          <w:ilvl w:val="0"/>
          <w:numId w:val="7"/>
        </w:numPr>
        <w:spacing w:after="200" w:line="276" w:lineRule="auto"/>
        <w:jc w:val="both"/>
        <w:rPr>
          <w:rFonts w:eastAsia="Calibri"/>
          <w:lang w:val="uk-UA" w:eastAsia="en-US"/>
        </w:rPr>
      </w:pPr>
      <w:r w:rsidRPr="00571B1C">
        <w:rPr>
          <w:rFonts w:eastAsia="Calibri"/>
          <w:lang w:val="uk-UA" w:eastAsia="en-US"/>
        </w:rPr>
        <w:t>осіб, яким передаються мої персональні дані.</w:t>
      </w:r>
    </w:p>
    <w:p w14:paraId="7C66955D" w14:textId="77777777" w:rsidR="00362AA0" w:rsidRPr="00571B1C" w:rsidRDefault="00362AA0" w:rsidP="00362AA0">
      <w:pPr>
        <w:jc w:val="both"/>
        <w:rPr>
          <w:rFonts w:eastAsia="Calibri"/>
          <w:lang w:val="uk-UA" w:eastAsia="en-US"/>
        </w:rPr>
      </w:pPr>
      <w:r w:rsidRPr="00571B1C">
        <w:rPr>
          <w:rFonts w:eastAsia="Calibri"/>
          <w:lang w:val="uk-UA" w:eastAsia="en-US"/>
        </w:rPr>
        <w:t xml:space="preserve">Виражаю свою згоду, на передачу ПАТ «Карлсберг Україна» моїх даних третім особам з метою здійснення прав та виконання обов’язків в договірних правовідносинах та для </w:t>
      </w:r>
      <w:r w:rsidRPr="00571B1C">
        <w:rPr>
          <w:lang w:val="uk-UA"/>
        </w:rPr>
        <w:t>виконання законодавства України, що регулює порядок виконання зобов’язань сторонами правочину, забезпечення реалізації податкових відносин та відносин у сфері бухгалтерського обліку та аудиту, а також супутніх нормативно-правових актів.</w:t>
      </w:r>
    </w:p>
    <w:p w14:paraId="067D1975" w14:textId="77777777" w:rsidR="00362AA0" w:rsidRPr="00571B1C" w:rsidRDefault="00362AA0" w:rsidP="00362AA0">
      <w:pPr>
        <w:jc w:val="both"/>
        <w:rPr>
          <w:rFonts w:eastAsia="Calibri"/>
          <w:lang w:val="uk-UA" w:eastAsia="en-US"/>
        </w:rPr>
      </w:pPr>
    </w:p>
    <w:p w14:paraId="08465CF9" w14:textId="77777777" w:rsidR="00362AA0" w:rsidRDefault="00362AA0" w:rsidP="00362AA0">
      <w:pPr>
        <w:jc w:val="both"/>
        <w:rPr>
          <w:rFonts w:eastAsia="Calibri"/>
          <w:color w:val="BFBFBF"/>
          <w:lang w:val="uk-UA" w:eastAsia="en-US"/>
        </w:rPr>
      </w:pPr>
      <w:r w:rsidRPr="00571B1C">
        <w:rPr>
          <w:rFonts w:eastAsia="Calibri"/>
          <w:lang w:val="uk-UA" w:eastAsia="en-US"/>
        </w:rPr>
        <w:t>«____»____________________ 20</w:t>
      </w:r>
      <w:r w:rsidR="00BD40C6">
        <w:rPr>
          <w:rFonts w:eastAsia="Calibri"/>
          <w:lang w:val="uk-UA" w:eastAsia="en-US"/>
        </w:rPr>
        <w:t>2</w:t>
      </w:r>
      <w:r w:rsidRPr="00571B1C">
        <w:rPr>
          <w:rFonts w:eastAsia="Calibri"/>
          <w:lang w:val="uk-UA" w:eastAsia="en-US"/>
        </w:rPr>
        <w:t>___р.     _________________________</w:t>
      </w:r>
      <w:r w:rsidRPr="00571B1C">
        <w:rPr>
          <w:rFonts w:eastAsia="Calibri"/>
          <w:color w:val="BFBFBF"/>
          <w:lang w:val="uk-UA" w:eastAsia="en-US"/>
        </w:rPr>
        <w:t xml:space="preserve">                                                                              (підпис)            М.П. (за умови наявності)</w:t>
      </w:r>
    </w:p>
    <w:p w14:paraId="0E696A2B" w14:textId="77777777" w:rsidR="00B20FA4" w:rsidRDefault="00B20FA4" w:rsidP="00B20FA4">
      <w:pPr>
        <w:pStyle w:val="Twordnormal"/>
        <w:ind w:firstLine="284"/>
        <w:rPr>
          <w:rFonts w:ascii="Times New Roman" w:hAnsi="Times New Roman"/>
          <w:i w:val="0"/>
          <w:lang w:val="uk-UA"/>
        </w:rPr>
      </w:pPr>
    </w:p>
    <w:p w14:paraId="7D1A9F73" w14:textId="77777777" w:rsidR="00EF4572" w:rsidRDefault="00EF4572" w:rsidP="00455344">
      <w:pPr>
        <w:pStyle w:val="Twordnormal"/>
        <w:ind w:left="7513"/>
        <w:rPr>
          <w:rFonts w:ascii="Times New Roman" w:hAnsi="Times New Roman"/>
          <w:i w:val="0"/>
          <w:iCs/>
          <w:sz w:val="22"/>
          <w:szCs w:val="22"/>
          <w:lang w:val="uk-UA"/>
        </w:rPr>
      </w:pPr>
    </w:p>
    <w:p w14:paraId="016408F3" w14:textId="77777777" w:rsidR="00EF4572" w:rsidRDefault="00EF4572" w:rsidP="00455344">
      <w:pPr>
        <w:pStyle w:val="Twordnormal"/>
        <w:ind w:left="7513"/>
        <w:rPr>
          <w:rFonts w:ascii="Times New Roman" w:hAnsi="Times New Roman"/>
          <w:i w:val="0"/>
          <w:iCs/>
          <w:sz w:val="22"/>
          <w:szCs w:val="22"/>
          <w:lang w:val="uk-UA"/>
        </w:rPr>
      </w:pPr>
    </w:p>
    <w:p w14:paraId="75B803A7" w14:textId="77777777" w:rsidR="00EF4572" w:rsidRDefault="00EF4572" w:rsidP="00455344">
      <w:pPr>
        <w:pStyle w:val="Twordnormal"/>
        <w:ind w:left="7513"/>
        <w:rPr>
          <w:rFonts w:ascii="Times New Roman" w:hAnsi="Times New Roman"/>
          <w:i w:val="0"/>
          <w:iCs/>
          <w:sz w:val="22"/>
          <w:szCs w:val="22"/>
          <w:lang w:val="uk-UA"/>
        </w:rPr>
      </w:pPr>
    </w:p>
    <w:p w14:paraId="2F711269" w14:textId="77777777" w:rsidR="00EF4572" w:rsidRDefault="00EF4572" w:rsidP="00455344">
      <w:pPr>
        <w:pStyle w:val="Twordnormal"/>
        <w:ind w:left="7513"/>
        <w:rPr>
          <w:rFonts w:ascii="Times New Roman" w:hAnsi="Times New Roman"/>
          <w:i w:val="0"/>
          <w:iCs/>
          <w:sz w:val="22"/>
          <w:szCs w:val="22"/>
          <w:lang w:val="uk-UA"/>
        </w:rPr>
      </w:pPr>
    </w:p>
    <w:p w14:paraId="1FDC0503" w14:textId="77777777" w:rsidR="00EF4572" w:rsidRDefault="00EF4572" w:rsidP="00455344">
      <w:pPr>
        <w:pStyle w:val="Twordnormal"/>
        <w:ind w:left="7513"/>
        <w:rPr>
          <w:rFonts w:ascii="Times New Roman" w:hAnsi="Times New Roman"/>
          <w:i w:val="0"/>
          <w:iCs/>
          <w:sz w:val="22"/>
          <w:szCs w:val="22"/>
          <w:lang w:val="uk-UA"/>
        </w:rPr>
      </w:pPr>
    </w:p>
    <w:p w14:paraId="56B906C6" w14:textId="77777777" w:rsidR="00EF4572" w:rsidRDefault="00EF4572" w:rsidP="00455344">
      <w:pPr>
        <w:pStyle w:val="Twordnormal"/>
        <w:ind w:left="7513"/>
        <w:rPr>
          <w:rFonts w:ascii="Times New Roman" w:hAnsi="Times New Roman"/>
          <w:i w:val="0"/>
          <w:iCs/>
          <w:sz w:val="22"/>
          <w:szCs w:val="22"/>
          <w:lang w:val="uk-UA"/>
        </w:rPr>
      </w:pPr>
    </w:p>
    <w:p w14:paraId="1345CD19" w14:textId="77777777" w:rsidR="00EF4572" w:rsidRDefault="00EF4572" w:rsidP="00455344">
      <w:pPr>
        <w:pStyle w:val="Twordnormal"/>
        <w:ind w:left="7513"/>
        <w:rPr>
          <w:rFonts w:ascii="Times New Roman" w:hAnsi="Times New Roman"/>
          <w:i w:val="0"/>
          <w:iCs/>
          <w:sz w:val="22"/>
          <w:szCs w:val="22"/>
          <w:lang w:val="uk-UA"/>
        </w:rPr>
      </w:pPr>
    </w:p>
    <w:p w14:paraId="77D9F286" w14:textId="77777777" w:rsidR="00EF4572" w:rsidRDefault="00EF4572" w:rsidP="00455344">
      <w:pPr>
        <w:pStyle w:val="Twordnormal"/>
        <w:ind w:left="7513"/>
        <w:rPr>
          <w:rFonts w:ascii="Times New Roman" w:hAnsi="Times New Roman"/>
          <w:i w:val="0"/>
          <w:iCs/>
          <w:sz w:val="22"/>
          <w:szCs w:val="22"/>
          <w:lang w:val="uk-UA"/>
        </w:rPr>
      </w:pPr>
    </w:p>
    <w:p w14:paraId="7F39F297" w14:textId="77777777" w:rsidR="00EF4572" w:rsidRDefault="00EF4572" w:rsidP="00455344">
      <w:pPr>
        <w:pStyle w:val="Twordnormal"/>
        <w:ind w:left="7513"/>
        <w:rPr>
          <w:rFonts w:ascii="Times New Roman" w:hAnsi="Times New Roman"/>
          <w:i w:val="0"/>
          <w:iCs/>
          <w:sz w:val="22"/>
          <w:szCs w:val="22"/>
          <w:lang w:val="uk-UA"/>
        </w:rPr>
      </w:pPr>
    </w:p>
    <w:p w14:paraId="6D1C8B0E" w14:textId="77777777" w:rsidR="00EF4572" w:rsidRDefault="00EF4572" w:rsidP="00455344">
      <w:pPr>
        <w:pStyle w:val="Twordnormal"/>
        <w:ind w:left="7513"/>
        <w:rPr>
          <w:rFonts w:ascii="Times New Roman" w:hAnsi="Times New Roman"/>
          <w:i w:val="0"/>
          <w:iCs/>
          <w:sz w:val="22"/>
          <w:szCs w:val="22"/>
          <w:lang w:val="uk-UA"/>
        </w:rPr>
      </w:pPr>
    </w:p>
    <w:p w14:paraId="7B0F9031" w14:textId="77777777" w:rsidR="00EF4572" w:rsidRDefault="00EF4572" w:rsidP="00455344">
      <w:pPr>
        <w:pStyle w:val="Twordnormal"/>
        <w:ind w:left="7513"/>
        <w:rPr>
          <w:rFonts w:ascii="Times New Roman" w:hAnsi="Times New Roman"/>
          <w:i w:val="0"/>
          <w:iCs/>
          <w:sz w:val="22"/>
          <w:szCs w:val="22"/>
          <w:lang w:val="uk-UA"/>
        </w:rPr>
      </w:pPr>
    </w:p>
    <w:p w14:paraId="1F1BAE99" w14:textId="77777777" w:rsidR="00EF4572" w:rsidRDefault="00EF4572" w:rsidP="00455344">
      <w:pPr>
        <w:pStyle w:val="Twordnormal"/>
        <w:ind w:left="7513"/>
        <w:rPr>
          <w:rFonts w:ascii="Times New Roman" w:hAnsi="Times New Roman"/>
          <w:i w:val="0"/>
          <w:iCs/>
          <w:sz w:val="22"/>
          <w:szCs w:val="22"/>
          <w:lang w:val="uk-UA"/>
        </w:rPr>
      </w:pPr>
    </w:p>
    <w:p w14:paraId="0405F4BC" w14:textId="77777777" w:rsidR="00EF4572" w:rsidRDefault="00EF4572" w:rsidP="00455344">
      <w:pPr>
        <w:pStyle w:val="Twordnormal"/>
        <w:ind w:left="7513"/>
        <w:rPr>
          <w:rFonts w:ascii="Times New Roman" w:hAnsi="Times New Roman"/>
          <w:i w:val="0"/>
          <w:iCs/>
          <w:sz w:val="22"/>
          <w:szCs w:val="22"/>
          <w:lang w:val="uk-UA"/>
        </w:rPr>
      </w:pPr>
    </w:p>
    <w:p w14:paraId="738A78E8" w14:textId="77777777" w:rsidR="00EF4572" w:rsidRDefault="00EF4572" w:rsidP="00455344">
      <w:pPr>
        <w:pStyle w:val="Twordnormal"/>
        <w:ind w:left="7513"/>
        <w:rPr>
          <w:rFonts w:ascii="Times New Roman" w:hAnsi="Times New Roman"/>
          <w:i w:val="0"/>
          <w:iCs/>
          <w:sz w:val="22"/>
          <w:szCs w:val="22"/>
          <w:lang w:val="uk-UA"/>
        </w:rPr>
      </w:pPr>
    </w:p>
    <w:p w14:paraId="224D475B" w14:textId="3B02D55C" w:rsidR="00EF4572" w:rsidRDefault="00EF4572" w:rsidP="00455344">
      <w:pPr>
        <w:pStyle w:val="Twordnormal"/>
        <w:ind w:left="7513"/>
        <w:rPr>
          <w:rFonts w:ascii="Times New Roman" w:hAnsi="Times New Roman"/>
          <w:i w:val="0"/>
          <w:iCs/>
          <w:sz w:val="22"/>
          <w:szCs w:val="22"/>
          <w:lang w:val="uk-UA"/>
        </w:rPr>
      </w:pPr>
    </w:p>
    <w:p w14:paraId="76BFF13A" w14:textId="3C9630DC" w:rsidR="002E59F1" w:rsidRDefault="002E59F1" w:rsidP="00455344">
      <w:pPr>
        <w:pStyle w:val="Twordnormal"/>
        <w:ind w:left="7513"/>
        <w:rPr>
          <w:rFonts w:ascii="Times New Roman" w:hAnsi="Times New Roman"/>
          <w:i w:val="0"/>
          <w:iCs/>
          <w:sz w:val="22"/>
          <w:szCs w:val="22"/>
          <w:lang w:val="uk-UA"/>
        </w:rPr>
      </w:pPr>
    </w:p>
    <w:p w14:paraId="68DD4C40" w14:textId="0CC31569" w:rsidR="002E59F1" w:rsidRDefault="002E59F1" w:rsidP="00455344">
      <w:pPr>
        <w:pStyle w:val="Twordnormal"/>
        <w:ind w:left="7513"/>
        <w:rPr>
          <w:rFonts w:ascii="Times New Roman" w:hAnsi="Times New Roman"/>
          <w:i w:val="0"/>
          <w:iCs/>
          <w:sz w:val="22"/>
          <w:szCs w:val="22"/>
          <w:lang w:val="uk-UA"/>
        </w:rPr>
      </w:pPr>
    </w:p>
    <w:p w14:paraId="33190EAC" w14:textId="77777777" w:rsidR="002E59F1" w:rsidRDefault="002E59F1" w:rsidP="00455344">
      <w:pPr>
        <w:pStyle w:val="Twordnormal"/>
        <w:ind w:left="7513"/>
        <w:rPr>
          <w:rFonts w:ascii="Times New Roman" w:hAnsi="Times New Roman"/>
          <w:i w:val="0"/>
          <w:iCs/>
          <w:sz w:val="22"/>
          <w:szCs w:val="22"/>
          <w:lang w:val="uk-UA"/>
        </w:rPr>
      </w:pPr>
    </w:p>
    <w:p w14:paraId="09B73744" w14:textId="77777777" w:rsidR="00EF4572" w:rsidRDefault="00EF4572" w:rsidP="00455344">
      <w:pPr>
        <w:pStyle w:val="Twordnormal"/>
        <w:ind w:left="7513"/>
        <w:rPr>
          <w:rFonts w:ascii="Times New Roman" w:hAnsi="Times New Roman"/>
          <w:i w:val="0"/>
          <w:iCs/>
          <w:sz w:val="22"/>
          <w:szCs w:val="22"/>
          <w:lang w:val="uk-UA"/>
        </w:rPr>
      </w:pPr>
    </w:p>
    <w:p w14:paraId="54CFF0F0" w14:textId="77777777" w:rsidR="00EF4572" w:rsidRDefault="00EF4572" w:rsidP="00455344">
      <w:pPr>
        <w:pStyle w:val="Twordnormal"/>
        <w:ind w:left="7513"/>
        <w:rPr>
          <w:rFonts w:ascii="Times New Roman" w:hAnsi="Times New Roman"/>
          <w:i w:val="0"/>
          <w:iCs/>
          <w:sz w:val="22"/>
          <w:szCs w:val="22"/>
          <w:lang w:val="uk-UA"/>
        </w:rPr>
      </w:pPr>
    </w:p>
    <w:p w14:paraId="485AFABB" w14:textId="77777777" w:rsidR="00EF4572" w:rsidRDefault="00EF4572" w:rsidP="00455344">
      <w:pPr>
        <w:pStyle w:val="Twordnormal"/>
        <w:ind w:left="7513"/>
        <w:rPr>
          <w:rFonts w:ascii="Times New Roman" w:hAnsi="Times New Roman"/>
          <w:i w:val="0"/>
          <w:iCs/>
          <w:sz w:val="22"/>
          <w:szCs w:val="22"/>
          <w:lang w:val="uk-UA"/>
        </w:rPr>
      </w:pPr>
    </w:p>
    <w:p w14:paraId="6551C614" w14:textId="4AB3449F" w:rsidR="00455344" w:rsidRDefault="008C2639" w:rsidP="00455344">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lastRenderedPageBreak/>
        <w:t>Д</w:t>
      </w:r>
      <w:r w:rsidR="000B76A6">
        <w:rPr>
          <w:rFonts w:ascii="Times New Roman" w:hAnsi="Times New Roman"/>
          <w:i w:val="0"/>
          <w:iCs/>
          <w:sz w:val="22"/>
          <w:szCs w:val="22"/>
          <w:lang w:val="uk-UA"/>
        </w:rPr>
        <w:t>одаток №</w:t>
      </w:r>
      <w:r w:rsidR="000D1ABA">
        <w:rPr>
          <w:rFonts w:ascii="Times New Roman" w:hAnsi="Times New Roman"/>
          <w:i w:val="0"/>
          <w:iCs/>
          <w:sz w:val="22"/>
          <w:szCs w:val="22"/>
          <w:lang w:val="uk-UA"/>
        </w:rPr>
        <w:t>3</w:t>
      </w:r>
    </w:p>
    <w:p w14:paraId="0D28C78F" w14:textId="77777777" w:rsidR="002B6662" w:rsidRDefault="002B6662" w:rsidP="00455344">
      <w:pPr>
        <w:pStyle w:val="Twordnormal"/>
        <w:ind w:left="7513"/>
        <w:rPr>
          <w:rFonts w:ascii="Times New Roman" w:hAnsi="Times New Roman"/>
          <w:i w:val="0"/>
          <w:iCs/>
          <w:sz w:val="22"/>
          <w:szCs w:val="22"/>
          <w:lang w:val="uk-UA"/>
        </w:rPr>
      </w:pPr>
    </w:p>
    <w:p w14:paraId="707C67B4" w14:textId="77777777" w:rsidR="00564230" w:rsidRPr="00D26D2A" w:rsidRDefault="00564230" w:rsidP="00564230">
      <w:pPr>
        <w:jc w:val="center"/>
        <w:rPr>
          <w:b/>
          <w:bCs/>
          <w:sz w:val="22"/>
          <w:szCs w:val="22"/>
          <w:lang w:val="uk-UA"/>
        </w:rPr>
      </w:pPr>
      <w:r w:rsidRPr="00D26D2A">
        <w:rPr>
          <w:b/>
          <w:bCs/>
          <w:sz w:val="22"/>
          <w:szCs w:val="22"/>
          <w:lang w:val="uk-UA"/>
        </w:rPr>
        <w:t xml:space="preserve">Правила проїзду та перебування на території Постачальника </w:t>
      </w:r>
    </w:p>
    <w:p w14:paraId="6FA34B6A" w14:textId="77777777" w:rsidR="00564230" w:rsidRPr="00D26D2A" w:rsidRDefault="00564230" w:rsidP="00564230">
      <w:pPr>
        <w:jc w:val="center"/>
        <w:rPr>
          <w:sz w:val="22"/>
          <w:szCs w:val="22"/>
          <w:lang w:val="uk-UA"/>
        </w:rPr>
      </w:pPr>
      <w:r w:rsidRPr="00D26D2A">
        <w:rPr>
          <w:b/>
          <w:bCs/>
          <w:sz w:val="22"/>
          <w:szCs w:val="22"/>
          <w:lang w:val="uk-UA"/>
        </w:rPr>
        <w:t>для водія та/або представника Покупця.</w:t>
      </w:r>
    </w:p>
    <w:p w14:paraId="6691186B" w14:textId="77777777" w:rsidR="00564230" w:rsidRPr="00D26D2A" w:rsidRDefault="00564230" w:rsidP="00564230">
      <w:pPr>
        <w:jc w:val="both"/>
        <w:rPr>
          <w:sz w:val="22"/>
          <w:szCs w:val="22"/>
          <w:lang w:val="uk-UA"/>
        </w:rPr>
      </w:pPr>
    </w:p>
    <w:p w14:paraId="6762A4E6" w14:textId="77777777" w:rsidR="00564230" w:rsidRPr="00BE629D" w:rsidRDefault="00564230" w:rsidP="00DD7583">
      <w:pPr>
        <w:pStyle w:val="af1"/>
        <w:numPr>
          <w:ilvl w:val="0"/>
          <w:numId w:val="10"/>
        </w:numPr>
        <w:tabs>
          <w:tab w:val="left" w:pos="709"/>
        </w:tabs>
        <w:spacing w:after="0" w:line="240" w:lineRule="auto"/>
        <w:ind w:left="709" w:hanging="567"/>
        <w:jc w:val="both"/>
        <w:rPr>
          <w:rFonts w:ascii="Times New Roman" w:hAnsi="Times New Roman"/>
          <w:sz w:val="24"/>
          <w:szCs w:val="24"/>
          <w:lang w:val="uk-UA"/>
        </w:rPr>
      </w:pPr>
      <w:r w:rsidRPr="00BE629D">
        <w:rPr>
          <w:rFonts w:ascii="Times New Roman" w:hAnsi="Times New Roman"/>
          <w:sz w:val="24"/>
          <w:szCs w:val="24"/>
          <w:lang w:val="uk-UA"/>
        </w:rPr>
        <w:t>Всі транспортні засоби, що заїжджають (виїжджають) на (з) територію (ії)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14:paraId="4E5CF833" w14:textId="77777777" w:rsidR="00564230" w:rsidRPr="00BE629D" w:rsidRDefault="00564230" w:rsidP="00DD7583">
      <w:pPr>
        <w:pStyle w:val="af1"/>
        <w:numPr>
          <w:ilvl w:val="0"/>
          <w:numId w:val="10"/>
        </w:numPr>
        <w:tabs>
          <w:tab w:val="left" w:pos="709"/>
        </w:tabs>
        <w:spacing w:after="0" w:line="240" w:lineRule="auto"/>
        <w:ind w:left="709" w:hanging="567"/>
        <w:jc w:val="both"/>
        <w:rPr>
          <w:rFonts w:ascii="Times New Roman" w:hAnsi="Times New Roman"/>
          <w:sz w:val="24"/>
          <w:szCs w:val="24"/>
          <w:lang w:val="uk-UA"/>
        </w:rPr>
      </w:pPr>
      <w:r w:rsidRPr="00BE629D">
        <w:rPr>
          <w:rFonts w:ascii="Times New Roman" w:hAnsi="Times New Roman"/>
          <w:sz w:val="24"/>
          <w:szCs w:val="24"/>
          <w:lang w:val="uk-UA"/>
        </w:rPr>
        <w:t>В’їзд і виїзд автомобілів здійснюється тільки з дозволу працівників охорони Постачальника.</w:t>
      </w:r>
    </w:p>
    <w:p w14:paraId="5FAAA4E7" w14:textId="77777777" w:rsidR="00564230" w:rsidRPr="00BE629D" w:rsidRDefault="00564230" w:rsidP="00564230">
      <w:pPr>
        <w:tabs>
          <w:tab w:val="left" w:pos="709"/>
        </w:tabs>
        <w:ind w:left="709" w:hanging="567"/>
        <w:jc w:val="both"/>
        <w:rPr>
          <w:lang w:val="uk-UA"/>
        </w:rPr>
      </w:pPr>
      <w:r w:rsidRPr="00BE629D">
        <w:rPr>
          <w:lang w:val="uk-UA"/>
        </w:rPr>
        <w:t xml:space="preserve">3.   При в’ізді та під час перебування на території Підприємства Постачальника водій повинен бути одягнений у </w:t>
      </w:r>
      <w:r w:rsidRPr="00BE629D">
        <w:rPr>
          <w:b/>
          <w:bCs/>
          <w:lang w:val="uk-UA"/>
        </w:rPr>
        <w:t>сигнальний жилет.</w:t>
      </w:r>
    </w:p>
    <w:p w14:paraId="30850CBB" w14:textId="77777777" w:rsidR="00564230" w:rsidRPr="00BE629D" w:rsidRDefault="00564230" w:rsidP="00564230">
      <w:pPr>
        <w:tabs>
          <w:tab w:val="left" w:pos="709"/>
        </w:tabs>
        <w:ind w:left="709" w:hanging="567"/>
        <w:jc w:val="both"/>
        <w:rPr>
          <w:lang w:val="uk-UA"/>
        </w:rPr>
      </w:pPr>
      <w:r w:rsidRPr="00BE629D">
        <w:rPr>
          <w:lang w:val="uk-UA"/>
        </w:rPr>
        <w:t xml:space="preserve">4.    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14:paraId="7B464177" w14:textId="77777777" w:rsidR="00564230" w:rsidRPr="00BE629D" w:rsidRDefault="00564230" w:rsidP="00564230">
      <w:pPr>
        <w:tabs>
          <w:tab w:val="left" w:pos="709"/>
        </w:tabs>
        <w:ind w:left="709" w:hanging="567"/>
        <w:jc w:val="both"/>
        <w:rPr>
          <w:lang w:val="uk-UA"/>
        </w:rPr>
      </w:pPr>
      <w:r w:rsidRPr="00BE629D">
        <w:rPr>
          <w:lang w:val="uk-UA"/>
        </w:rPr>
        <w:t xml:space="preserve">5.   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14:paraId="514A62C6" w14:textId="77777777" w:rsidR="00564230" w:rsidRPr="00BE629D" w:rsidRDefault="00564230" w:rsidP="00564230">
      <w:pPr>
        <w:ind w:left="709" w:hanging="567"/>
        <w:jc w:val="both"/>
        <w:rPr>
          <w:lang w:val="uk-UA"/>
        </w:rPr>
      </w:pPr>
      <w:r w:rsidRPr="00BE629D">
        <w:rPr>
          <w:lang w:val="uk-UA"/>
        </w:rPr>
        <w:t>6.    У випадку відсутності згоди водіїв або представників Покупця на проведення огляду речей при виїзді автомобіля з території Постачальника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Покупця буде проведено після прибуття представників правоохоронних органів.</w:t>
      </w:r>
    </w:p>
    <w:p w14:paraId="2DBC192D" w14:textId="77777777" w:rsidR="00564230" w:rsidRPr="00BE629D" w:rsidRDefault="00564230" w:rsidP="00564230">
      <w:pPr>
        <w:ind w:left="709" w:hanging="567"/>
        <w:jc w:val="both"/>
        <w:rPr>
          <w:lang w:val="uk-UA"/>
        </w:rPr>
      </w:pPr>
      <w:r w:rsidRPr="00BE629D">
        <w:rPr>
          <w:lang w:val="uk-UA"/>
        </w:rPr>
        <w:t xml:space="preserve">7.     Водіям або представникам Покупця </w:t>
      </w:r>
      <w:r w:rsidRPr="00BE629D">
        <w:rPr>
          <w:b/>
          <w:u w:val="single"/>
          <w:lang w:val="uk-UA"/>
        </w:rPr>
        <w:t>ЗАБОРОНЯЄТЬСЯ</w:t>
      </w:r>
      <w:r w:rsidRPr="00BE629D">
        <w:rPr>
          <w:lang w:val="uk-UA"/>
        </w:rPr>
        <w:t>:</w:t>
      </w:r>
    </w:p>
    <w:p w14:paraId="241EA59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вчиняти діяння, за які наступає адміністративна відповідальність;</w:t>
      </w:r>
    </w:p>
    <w:p w14:paraId="46C4892C"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14:paraId="7CCF309A"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3388790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невиконання вимог знаків, які встановлені на території заводу;</w:t>
      </w:r>
    </w:p>
    <w:p w14:paraId="15990AB2"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заносити на територію та виносити з території Постачальника товарно-матеріальні цінності (продукцію) без належних документів;</w:t>
      </w:r>
    </w:p>
    <w:p w14:paraId="2B3C04C4"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388F8C39"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провозити на територію сторонніх осіб;</w:t>
      </w:r>
    </w:p>
    <w:p w14:paraId="7603494F"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проводити будь-які роботи по ремонту та обслуговуванню автомобіля;</w:t>
      </w:r>
    </w:p>
    <w:p w14:paraId="77205D66"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транспортні засоби в неустановлених місцях;</w:t>
      </w:r>
    </w:p>
    <w:p w14:paraId="2FABFC14"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на території під час очікування на розвантажувально-завантажувальні роботи та залишати під час навантаження ( розвантаження) авто/причепи без фіксації коліс двома башмаками;</w:t>
      </w:r>
    </w:p>
    <w:p w14:paraId="73F26600"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залишати транспортний засіб з заведеним двигуном понад 10 хвилин;</w:t>
      </w:r>
    </w:p>
    <w:p w14:paraId="35400CEE"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рухатись з відкритими дверима або відкритим заднім бортом;</w:t>
      </w:r>
    </w:p>
    <w:p w14:paraId="753CD4E8"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перебувати на території та відвідувати офісні приміщення, їдальню Підприємства в пляжному (шорти, майки, відкрите взуття тощо) і в брудному одязі;</w:t>
      </w:r>
    </w:p>
    <w:p w14:paraId="39C0CF4E"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lastRenderedPageBreak/>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14:paraId="34DDA31A"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без дозволу або без супроводження відповідальних осіб заходити у виробничі приміщення;</w:t>
      </w:r>
    </w:p>
    <w:p w14:paraId="35C6E607"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паління в кабіні автомобіля та на території Підприємства (дозволено тільки в спеціально обладнаних місцях).</w:t>
      </w:r>
    </w:p>
    <w:p w14:paraId="2A735C42" w14:textId="77777777" w:rsidR="00564230" w:rsidRPr="00BE629D" w:rsidRDefault="00564230" w:rsidP="00DD7583">
      <w:pPr>
        <w:pStyle w:val="af1"/>
        <w:numPr>
          <w:ilvl w:val="0"/>
          <w:numId w:val="9"/>
        </w:numPr>
        <w:tabs>
          <w:tab w:val="left" w:pos="851"/>
        </w:tabs>
        <w:spacing w:after="0" w:line="240" w:lineRule="auto"/>
        <w:ind w:left="851" w:hanging="284"/>
        <w:jc w:val="both"/>
        <w:rPr>
          <w:rFonts w:ascii="Times New Roman" w:hAnsi="Times New Roman"/>
          <w:sz w:val="24"/>
          <w:szCs w:val="24"/>
          <w:lang w:val="uk-UA"/>
        </w:rPr>
      </w:pPr>
      <w:r w:rsidRPr="00BE629D">
        <w:rPr>
          <w:rFonts w:ascii="Times New Roman" w:hAnsi="Times New Roman"/>
          <w:sz w:val="24"/>
          <w:szCs w:val="24"/>
          <w:lang w:val="uk-UA"/>
        </w:rPr>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p>
    <w:p w14:paraId="26A70EEB" w14:textId="77777777" w:rsidR="00564230" w:rsidRPr="00BE629D" w:rsidRDefault="00564230" w:rsidP="00564230">
      <w:pPr>
        <w:ind w:left="709" w:hanging="567"/>
        <w:jc w:val="both"/>
        <w:rPr>
          <w:lang w:val="uk-UA"/>
        </w:rPr>
      </w:pPr>
      <w:r w:rsidRPr="00BE629D">
        <w:rPr>
          <w:lang w:val="uk-UA"/>
        </w:rPr>
        <w:t xml:space="preserve">8.  На території Підприємств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71F41706" w14:textId="77777777" w:rsidR="00564230" w:rsidRPr="00BE629D" w:rsidRDefault="00564230" w:rsidP="00564230">
      <w:pPr>
        <w:ind w:left="709" w:hanging="567"/>
        <w:jc w:val="both"/>
        <w:rPr>
          <w:rFonts w:eastAsia="Calibri"/>
          <w:lang w:val="uk-UA" w:eastAsia="en-US"/>
        </w:rPr>
      </w:pPr>
      <w:r w:rsidRPr="00BE629D">
        <w:rPr>
          <w:lang w:val="uk-UA"/>
        </w:rPr>
        <w:t xml:space="preserve">9. Швидкість руху транспортних засобів на території Підприємства не повинна перевищувати               </w:t>
      </w:r>
      <w:r w:rsidRPr="00BE629D">
        <w:rPr>
          <w:b/>
          <w:bCs/>
          <w:lang w:val="uk-UA"/>
        </w:rPr>
        <w:t>5 км/год.</w:t>
      </w:r>
    </w:p>
    <w:p w14:paraId="3C243039" w14:textId="77777777" w:rsidR="00564230" w:rsidRPr="00BE629D" w:rsidRDefault="00564230" w:rsidP="00DD7583">
      <w:pPr>
        <w:widowControl w:val="0"/>
        <w:numPr>
          <w:ilvl w:val="0"/>
          <w:numId w:val="11"/>
        </w:numPr>
        <w:tabs>
          <w:tab w:val="left" w:pos="567"/>
        </w:tabs>
        <w:autoSpaceDE w:val="0"/>
        <w:autoSpaceDN w:val="0"/>
        <w:spacing w:after="160" w:line="259" w:lineRule="auto"/>
        <w:ind w:left="709" w:hanging="567"/>
        <w:contextualSpacing/>
        <w:jc w:val="both"/>
        <w:rPr>
          <w:rFonts w:eastAsia="Calibri"/>
          <w:lang w:val="uk-UA" w:eastAsia="en-US"/>
        </w:rPr>
      </w:pPr>
      <w:r w:rsidRPr="00BE629D">
        <w:rPr>
          <w:rFonts w:eastAsia="Calibri"/>
          <w:lang w:val="uk-UA" w:eastAsia="en-US"/>
        </w:rPr>
        <w:t xml:space="preserve">  На території Підприємств Постачальника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535ADC0A" w14:textId="77777777" w:rsidR="00564230" w:rsidRPr="00BE629D" w:rsidRDefault="00564230" w:rsidP="00DD7583">
      <w:pPr>
        <w:widowControl w:val="0"/>
        <w:numPr>
          <w:ilvl w:val="0"/>
          <w:numId w:val="11"/>
        </w:numPr>
        <w:autoSpaceDE w:val="0"/>
        <w:autoSpaceDN w:val="0"/>
        <w:spacing w:after="160" w:line="259" w:lineRule="auto"/>
        <w:ind w:left="709" w:hanging="567"/>
        <w:contextualSpacing/>
        <w:jc w:val="both"/>
        <w:rPr>
          <w:rFonts w:eastAsia="Calibri"/>
          <w:lang w:val="uk-UA" w:eastAsia="en-US"/>
        </w:rPr>
      </w:pPr>
      <w:r w:rsidRPr="00BE629D">
        <w:rPr>
          <w:rFonts w:eastAsia="Calibri"/>
          <w:lang w:val="uk-UA" w:eastAsia="en-US"/>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5FB84399" w14:textId="77777777" w:rsidR="00564230" w:rsidRPr="00BE629D" w:rsidRDefault="00564230" w:rsidP="00DD7583">
      <w:pPr>
        <w:widowControl w:val="0"/>
        <w:numPr>
          <w:ilvl w:val="0"/>
          <w:numId w:val="11"/>
        </w:numPr>
        <w:autoSpaceDE w:val="0"/>
        <w:autoSpaceDN w:val="0"/>
        <w:spacing w:line="259" w:lineRule="auto"/>
        <w:ind w:left="709" w:hanging="567"/>
        <w:contextualSpacing/>
        <w:jc w:val="both"/>
        <w:rPr>
          <w:rFonts w:eastAsia="Calibri"/>
          <w:lang w:val="uk-UA" w:eastAsia="en-US"/>
        </w:rPr>
      </w:pPr>
      <w:r w:rsidRPr="00BE629D">
        <w:rPr>
          <w:rFonts w:eastAsia="Calibri"/>
          <w:lang w:val="uk-UA" w:eastAsia="en-US"/>
        </w:rPr>
        <w:t xml:space="preserve">Вимоги до автотранспорту, що подається Покупцем для завантаження та здійснення перевезення Товару: </w:t>
      </w:r>
    </w:p>
    <w:p w14:paraId="3B0627DD" w14:textId="77777777" w:rsidR="00564230" w:rsidRPr="00BE629D" w:rsidRDefault="00564230" w:rsidP="00DD7583">
      <w:pPr>
        <w:pStyle w:val="af1"/>
        <w:widowControl w:val="0"/>
        <w:numPr>
          <w:ilvl w:val="0"/>
          <w:numId w:val="8"/>
        </w:numPr>
        <w:autoSpaceDE w:val="0"/>
        <w:autoSpaceDN w:val="0"/>
        <w:spacing w:after="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Автотранспорт повинен знаходитись у справному технічному стані</w:t>
      </w:r>
    </w:p>
    <w:p w14:paraId="7634169C" w14:textId="77777777" w:rsidR="00564230" w:rsidRPr="00BE629D" w:rsidRDefault="00564230" w:rsidP="00DD7583">
      <w:pPr>
        <w:pStyle w:val="af1"/>
        <w:widowControl w:val="0"/>
        <w:numPr>
          <w:ilvl w:val="0"/>
          <w:numId w:val="8"/>
        </w:numPr>
        <w:autoSpaceDE w:val="0"/>
        <w:autoSpaceDN w:val="0"/>
        <w:spacing w:after="16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 xml:space="preserve">Не допускається витоки мастил  або пального із систем автомобіля. </w:t>
      </w:r>
    </w:p>
    <w:p w14:paraId="475449E5" w14:textId="77777777" w:rsidR="00564230" w:rsidRPr="00BE629D" w:rsidRDefault="00564230" w:rsidP="00DD7583">
      <w:pPr>
        <w:pStyle w:val="af1"/>
        <w:widowControl w:val="0"/>
        <w:numPr>
          <w:ilvl w:val="0"/>
          <w:numId w:val="8"/>
        </w:numPr>
        <w:autoSpaceDE w:val="0"/>
        <w:autoSpaceDN w:val="0"/>
        <w:spacing w:after="16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Всі сигнальні та освітлювальні прилади повинні знаходитись у робочому стані.</w:t>
      </w:r>
    </w:p>
    <w:p w14:paraId="07A3AD56" w14:textId="77777777" w:rsidR="00564230" w:rsidRPr="00BE629D" w:rsidRDefault="00564230" w:rsidP="00DD7583">
      <w:pPr>
        <w:pStyle w:val="af1"/>
        <w:widowControl w:val="0"/>
        <w:numPr>
          <w:ilvl w:val="0"/>
          <w:numId w:val="8"/>
        </w:numPr>
        <w:autoSpaceDE w:val="0"/>
        <w:autoSpaceDN w:val="0"/>
        <w:spacing w:after="0" w:line="259" w:lineRule="auto"/>
        <w:ind w:left="709" w:hanging="283"/>
        <w:jc w:val="both"/>
        <w:rPr>
          <w:rFonts w:ascii="Times New Roman" w:hAnsi="Times New Roman"/>
          <w:sz w:val="24"/>
          <w:szCs w:val="24"/>
          <w:lang w:val="uk-UA"/>
        </w:rPr>
      </w:pPr>
      <w:r w:rsidRPr="00BE629D">
        <w:rPr>
          <w:rFonts w:ascii="Times New Roman" w:hAnsi="Times New Roman"/>
          <w:sz w:val="24"/>
          <w:szCs w:val="24"/>
          <w:lang w:val="uk-UA"/>
        </w:rPr>
        <w:t xml:space="preserve">Автотранспорт </w:t>
      </w:r>
      <w:r w:rsidRPr="00BE629D">
        <w:rPr>
          <w:rFonts w:ascii="Times New Roman" w:hAnsi="Times New Roman"/>
          <w:b/>
          <w:bCs/>
          <w:sz w:val="24"/>
          <w:szCs w:val="24"/>
          <w:lang w:val="uk-UA"/>
        </w:rPr>
        <w:t>обов’язково</w:t>
      </w:r>
      <w:r w:rsidRPr="00BE629D">
        <w:rPr>
          <w:rFonts w:ascii="Times New Roman" w:hAnsi="Times New Roman"/>
          <w:sz w:val="24"/>
          <w:szCs w:val="24"/>
          <w:lang w:val="uk-UA"/>
        </w:rPr>
        <w:t xml:space="preserve"> повинен бути  укомплектований двома противідкатними упорами.</w:t>
      </w:r>
    </w:p>
    <w:p w14:paraId="2D3D793C" w14:textId="77777777" w:rsidR="00564230" w:rsidRPr="00BE629D" w:rsidRDefault="00564230" w:rsidP="00DD7583">
      <w:pPr>
        <w:pStyle w:val="Twordnormal"/>
        <w:numPr>
          <w:ilvl w:val="0"/>
          <w:numId w:val="11"/>
        </w:numPr>
        <w:ind w:left="709" w:right="142" w:hanging="567"/>
        <w:rPr>
          <w:rFonts w:ascii="Times New Roman" w:eastAsia="Calibri" w:hAnsi="Times New Roman"/>
          <w:i w:val="0"/>
          <w:sz w:val="24"/>
          <w:lang w:val="uk-UA"/>
        </w:rPr>
      </w:pPr>
      <w:r w:rsidRPr="00BE629D">
        <w:rPr>
          <w:rFonts w:ascii="Times New Roman" w:eastAsia="Calibri" w:hAnsi="Times New Roman"/>
          <w:b/>
          <w:bCs/>
          <w:i w:val="0"/>
          <w:sz w:val="24"/>
          <w:lang w:val="uk-UA"/>
        </w:rPr>
        <w:t xml:space="preserve">Водії транспортних засобів, які заплановані на прибуття на завантаження, або розвантаження, на </w:t>
      </w:r>
      <w:r w:rsidRPr="00BE629D">
        <w:rPr>
          <w:rFonts w:ascii="Times New Roman" w:eastAsia="Calibri" w:hAnsi="Times New Roman"/>
          <w:b/>
          <w:bCs/>
          <w:i w:val="0"/>
          <w:sz w:val="24"/>
          <w:u w:val="single"/>
          <w:lang w:val="uk-UA"/>
        </w:rPr>
        <w:t>Львівську пивоварню</w:t>
      </w:r>
      <w:r w:rsidRPr="00BE629D">
        <w:rPr>
          <w:rFonts w:ascii="Times New Roman" w:eastAsia="Calibri" w:hAnsi="Times New Roman"/>
          <w:b/>
          <w:bCs/>
          <w:i w:val="0"/>
          <w:sz w:val="24"/>
          <w:lang w:val="uk-UA"/>
        </w:rPr>
        <w:t xml:space="preserve"> «ПрАТ Карлсберг Україна»  зобов’язані :</w:t>
      </w:r>
    </w:p>
    <w:p w14:paraId="2A60C718"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13.1. Попередньо   узгодити з диспетчером відділу забезпечення транспортом або іншою посадовою особою Постачальника, яка відповідає за завантаження або розвантаження транспортного засобу, час заїзду на територію, записатися у попередню чергу;</w:t>
      </w:r>
    </w:p>
    <w:p w14:paraId="5DC2A475"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13.2. Очікувати на заїзд на територію, виключно в місцях, де, не заборонено стоянку транспортних засобів;</w:t>
      </w:r>
    </w:p>
    <w:p w14:paraId="0F2BF3F3" w14:textId="77777777" w:rsidR="00564230" w:rsidRPr="00BE629D" w:rsidRDefault="00564230" w:rsidP="00564230">
      <w:pPr>
        <w:pStyle w:val="Twordnormal"/>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13.3. За 30 хв до очікуваного часу заїзду, підтвердити у диспетчера або посадової особи Постачальника, відповідальної за завантаження/розвантаження, даний час та свою готовність і тільки після цього здійснювати заїзд на територію заводу. </w:t>
      </w:r>
    </w:p>
    <w:p w14:paraId="243A63C8" w14:textId="77777777" w:rsidR="00564230" w:rsidRPr="00BE629D"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Без запису у попередню чергу та без підтвердження диспетчера або посадової особи Постачальника, відповідальної за завантаження/розвантаження, про заїзд на територію, автомобіль запускати не будуть.</w:t>
      </w:r>
    </w:p>
    <w:p w14:paraId="6F12B377" w14:textId="77777777" w:rsidR="00564230" w:rsidRPr="00BE629D"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По маршруту руху транспортних засобів, по вул. Клепарівська, від заправного комплексу ОККО, до в’їзду на територію заводу «Львівська пивоварня», заборонено зупинку транспортних засобів, про що свідчать встановлені в 4-ох місцях знаки 3.34. А також, безпосередньо на в’їзді на територію, заборонена подача звукових сигналів, про свідчить, встановлений знак 3.33 – Схема 1.</w:t>
      </w:r>
    </w:p>
    <w:p w14:paraId="3B7BC4D5" w14:textId="4B52D90D" w:rsidR="00564230" w:rsidRDefault="00564230" w:rsidP="00DD7583">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При порушенні водіями вимог знаків 3.33 та 3.34, встановлених по вул. Клепарівська, П</w:t>
      </w:r>
      <w:r w:rsidR="008A7431">
        <w:rPr>
          <w:rFonts w:ascii="Times New Roman" w:eastAsia="Calibri" w:hAnsi="Times New Roman"/>
          <w:i w:val="0"/>
          <w:sz w:val="24"/>
          <w:lang w:val="uk-UA"/>
        </w:rPr>
        <w:t>р</w:t>
      </w:r>
      <w:r w:rsidRPr="00BE629D">
        <w:rPr>
          <w:rFonts w:ascii="Times New Roman" w:eastAsia="Calibri" w:hAnsi="Times New Roman"/>
          <w:i w:val="0"/>
          <w:sz w:val="24"/>
          <w:lang w:val="uk-UA"/>
        </w:rPr>
        <w:t xml:space="preserve">АТ «Карлсберг Україна», залишає за собою право викликати співробітників патрульної служби Поліції для складання останньою, протоколів про </w:t>
      </w:r>
      <w:r w:rsidRPr="00BE629D">
        <w:rPr>
          <w:rFonts w:ascii="Times New Roman" w:eastAsia="Calibri" w:hAnsi="Times New Roman"/>
          <w:i w:val="0"/>
          <w:sz w:val="24"/>
          <w:lang w:val="uk-UA"/>
        </w:rPr>
        <w:lastRenderedPageBreak/>
        <w:t>адміністративні правопорушення щодо водіїв, які порушують правила дорожнього руху.</w:t>
      </w:r>
    </w:p>
    <w:p w14:paraId="445DA861" w14:textId="4CB97EFE" w:rsidR="00EF7E9C" w:rsidRDefault="00EF7E9C" w:rsidP="00EF7E9C">
      <w:pPr>
        <w:pStyle w:val="Twordnormal"/>
        <w:ind w:left="709" w:right="142" w:firstLine="0"/>
        <w:rPr>
          <w:rFonts w:ascii="Times New Roman" w:eastAsia="Calibri" w:hAnsi="Times New Roman"/>
          <w:i w:val="0"/>
          <w:sz w:val="24"/>
          <w:lang w:val="uk-UA"/>
        </w:rPr>
      </w:pPr>
    </w:p>
    <w:p w14:paraId="163AE8BD" w14:textId="77777777" w:rsidR="00564230" w:rsidRDefault="00564230" w:rsidP="00564230">
      <w:pPr>
        <w:pStyle w:val="Twordnormal"/>
        <w:ind w:right="142"/>
        <w:rPr>
          <w:rFonts w:ascii="Times New Roman" w:eastAsia="Calibri" w:hAnsi="Times New Roman"/>
          <w:i w:val="0"/>
          <w:sz w:val="24"/>
          <w:lang w:val="uk-UA"/>
        </w:rPr>
      </w:pPr>
    </w:p>
    <w:p w14:paraId="6CFF4777" w14:textId="77777777" w:rsidR="00564230" w:rsidRPr="006550E8" w:rsidRDefault="00564230" w:rsidP="00564230">
      <w:pPr>
        <w:pStyle w:val="Twordnormal"/>
        <w:ind w:right="142" w:firstLine="284"/>
        <w:rPr>
          <w:rFonts w:ascii="Times New Roman" w:eastAsia="Calibri" w:hAnsi="Times New Roman"/>
          <w:b/>
          <w:bCs/>
          <w:i w:val="0"/>
          <w:sz w:val="24"/>
          <w:lang w:val="uk-UA"/>
        </w:rPr>
      </w:pPr>
      <w:r w:rsidRPr="00564230">
        <w:rPr>
          <w:rFonts w:ascii="Times New Roman" w:eastAsia="Calibri" w:hAnsi="Times New Roman"/>
          <w:b/>
          <w:bCs/>
          <w:i w:val="0"/>
          <w:sz w:val="24"/>
          <w:highlight w:val="lightGray"/>
          <w:lang w:val="uk-UA"/>
        </w:rPr>
        <w:t>Схема 1</w:t>
      </w:r>
    </w:p>
    <w:p w14:paraId="186591E6" w14:textId="77777777" w:rsidR="00564230" w:rsidRPr="00D26D2A" w:rsidRDefault="00564230" w:rsidP="00564230">
      <w:pPr>
        <w:pStyle w:val="Twordnormal"/>
        <w:ind w:right="142" w:firstLine="284"/>
        <w:rPr>
          <w:rFonts w:ascii="Times New Roman" w:eastAsia="Calibri" w:hAnsi="Times New Roman"/>
          <w:i w:val="0"/>
          <w:sz w:val="24"/>
          <w:lang w:val="uk-UA"/>
        </w:rPr>
      </w:pPr>
    </w:p>
    <w:p w14:paraId="0B9AED2A" w14:textId="56A2EE32" w:rsidR="00564230" w:rsidRPr="00D26D2A" w:rsidRDefault="00617D30" w:rsidP="00564230">
      <w:pPr>
        <w:pStyle w:val="Twordnormal"/>
        <w:ind w:right="142"/>
        <w:rPr>
          <w:rFonts w:ascii="Times New Roman" w:eastAsia="Calibri" w:hAnsi="Times New Roman"/>
          <w:i w:val="0"/>
          <w:sz w:val="24"/>
          <w:lang w:val="uk-UA"/>
        </w:rPr>
      </w:pPr>
      <w:r w:rsidRPr="00564230">
        <w:rPr>
          <w:noProof/>
          <w:lang w:val="uk-UA"/>
        </w:rPr>
        <w:drawing>
          <wp:inline distT="0" distB="0" distL="0" distR="0" wp14:anchorId="645A3611" wp14:editId="61B0CC85">
            <wp:extent cx="5391150" cy="4714875"/>
            <wp:effectExtent l="0" t="0" r="0" b="0"/>
            <wp:docPr id="1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714875"/>
                    </a:xfrm>
                    <a:prstGeom prst="rect">
                      <a:avLst/>
                    </a:prstGeom>
                    <a:noFill/>
                    <a:ln>
                      <a:noFill/>
                    </a:ln>
                  </pic:spPr>
                </pic:pic>
              </a:graphicData>
            </a:graphic>
          </wp:inline>
        </w:drawing>
      </w:r>
    </w:p>
    <w:p w14:paraId="5189181C" w14:textId="77777777" w:rsidR="00564230" w:rsidRPr="00356268" w:rsidRDefault="00564230" w:rsidP="00564230">
      <w:pPr>
        <w:pStyle w:val="Twordnormal"/>
        <w:ind w:right="142"/>
        <w:rPr>
          <w:rFonts w:ascii="Times New Roman" w:eastAsia="Calibri" w:hAnsi="Times New Roman"/>
          <w:i w:val="0"/>
          <w:sz w:val="24"/>
          <w:lang w:val="uk-UA"/>
        </w:rPr>
      </w:pPr>
    </w:p>
    <w:p w14:paraId="136EB853" w14:textId="77777777" w:rsidR="00564230" w:rsidRPr="00356268" w:rsidRDefault="00564230" w:rsidP="00DD7583">
      <w:pPr>
        <w:pStyle w:val="af1"/>
        <w:numPr>
          <w:ilvl w:val="0"/>
          <w:numId w:val="12"/>
        </w:numPr>
        <w:spacing w:after="0" w:line="240" w:lineRule="auto"/>
        <w:jc w:val="both"/>
        <w:rPr>
          <w:rFonts w:ascii="Times New Roman" w:hAnsi="Times New Roman"/>
          <w:b/>
          <w:bCs/>
          <w:lang w:val="uk-UA"/>
        </w:rPr>
      </w:pPr>
      <w:r w:rsidRPr="00356268">
        <w:rPr>
          <w:rFonts w:ascii="Times New Roman" w:hAnsi="Times New Roman"/>
          <w:b/>
          <w:bCs/>
          <w:lang w:val="uk-UA"/>
        </w:rPr>
        <w:t xml:space="preserve">Водії транспортних засобів, які заплановані на прибуття на завантаження, або розвантаження, на </w:t>
      </w:r>
      <w:r w:rsidRPr="00356268">
        <w:rPr>
          <w:rFonts w:ascii="Times New Roman" w:hAnsi="Times New Roman"/>
          <w:b/>
          <w:bCs/>
          <w:u w:val="single"/>
          <w:lang w:val="uk-UA"/>
        </w:rPr>
        <w:t>Київський завод</w:t>
      </w:r>
      <w:r w:rsidRPr="00356268">
        <w:rPr>
          <w:rFonts w:ascii="Times New Roman" w:hAnsi="Times New Roman"/>
          <w:b/>
          <w:bCs/>
          <w:lang w:val="uk-UA"/>
        </w:rPr>
        <w:t xml:space="preserve"> «ПрАТ Карлсберг Україна»  зобов’язані :</w:t>
      </w:r>
    </w:p>
    <w:p w14:paraId="19A20CF0"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14.1. Транспортна компанія повинна повідомити водію дату та час завантаження/розвантаження. </w:t>
      </w:r>
    </w:p>
    <w:p w14:paraId="78D72348"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14.2. За 2 години до планового завантаження/розвантаження водій повинен зв’язатися з диспетчером відділу забезпечення транспортом та отримати дозвіл на прибуття на місце паркування заводу для подальшої реєстрації. Без дозволу диспетчера прибуття на місце паркування заводу заборонено. </w:t>
      </w:r>
    </w:p>
    <w:p w14:paraId="70718806" w14:textId="77777777" w:rsidR="00564230" w:rsidRPr="007F3BDF"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14.3. У разі прибуття раніше, ніж за 2 години до завантаження/розвантаження, водій повинен очікувати виключно в місцях, не заборонених договірними умовами. (див. карту у додатку). Паркування на вулиці Пирогівський шлях заборонено, що підтверджується встановленими знаками 3.34. </w:t>
      </w:r>
    </w:p>
    <w:p w14:paraId="4E7C4C95" w14:textId="75337337" w:rsidR="00564230" w:rsidRDefault="00564230" w:rsidP="00564230">
      <w:pPr>
        <w:pStyle w:val="af1"/>
        <w:ind w:left="709" w:hanging="567"/>
        <w:jc w:val="both"/>
        <w:rPr>
          <w:rFonts w:ascii="Times New Roman" w:hAnsi="Times New Roman"/>
          <w:sz w:val="24"/>
          <w:szCs w:val="24"/>
          <w:lang w:val="uk-UA"/>
        </w:rPr>
      </w:pPr>
      <w:r w:rsidRPr="007F3BDF">
        <w:rPr>
          <w:rFonts w:ascii="Times New Roman" w:hAnsi="Times New Roman"/>
          <w:sz w:val="24"/>
          <w:szCs w:val="24"/>
          <w:lang w:val="uk-UA"/>
        </w:rPr>
        <w:t xml:space="preserve">14.4. У разі виникнення форс-мажорів (затримки виробництва) та зміни часу завантаження/розвантаження диспетчер відділу забезпечення транспортом повідомить водію новий орієнтовний час завантаження/розвантаження та за 2 години повідомить </w:t>
      </w:r>
      <w:r w:rsidRPr="00085488">
        <w:rPr>
          <w:rFonts w:ascii="Times New Roman" w:hAnsi="Times New Roman"/>
          <w:sz w:val="24"/>
          <w:szCs w:val="24"/>
          <w:lang w:val="uk-UA"/>
        </w:rPr>
        <w:t xml:space="preserve">водія про дозвіл на заїзд на паркування біля заводу. До моменту отримання дозволу водій повинен очікувати виключно в місцях, не заборонених </w:t>
      </w:r>
      <w:r w:rsidRPr="00085488">
        <w:rPr>
          <w:rFonts w:ascii="Times New Roman" w:hAnsi="Times New Roman"/>
          <w:sz w:val="24"/>
          <w:szCs w:val="24"/>
          <w:lang w:val="uk-UA"/>
        </w:rPr>
        <w:lastRenderedPageBreak/>
        <w:t xml:space="preserve">договірними умовами. (див. карту на Схемі 2). Паркування на вулиці Пирогівський шлях заборонено, що підтверджується встановленими знаками 3.34.  </w:t>
      </w:r>
    </w:p>
    <w:p w14:paraId="17C27BC6" w14:textId="4999619F" w:rsidR="008A7431" w:rsidRPr="00BE629D" w:rsidRDefault="008A7431" w:rsidP="008A7431">
      <w:pPr>
        <w:pStyle w:val="Twordnormal"/>
        <w:numPr>
          <w:ilvl w:val="1"/>
          <w:numId w:val="12"/>
        </w:numPr>
        <w:ind w:left="709" w:right="142" w:hanging="567"/>
        <w:rPr>
          <w:rFonts w:ascii="Times New Roman" w:eastAsia="Calibri" w:hAnsi="Times New Roman"/>
          <w:i w:val="0"/>
          <w:sz w:val="24"/>
          <w:lang w:val="uk-UA"/>
        </w:rPr>
      </w:pPr>
      <w:r w:rsidRPr="00BE629D">
        <w:rPr>
          <w:rFonts w:ascii="Times New Roman" w:eastAsia="Calibri" w:hAnsi="Times New Roman"/>
          <w:i w:val="0"/>
          <w:sz w:val="24"/>
          <w:lang w:val="uk-UA"/>
        </w:rPr>
        <w:t xml:space="preserve">При порушенні водіями вимог знаків, встановлених по вул. </w:t>
      </w:r>
      <w:r>
        <w:rPr>
          <w:rFonts w:ascii="Times New Roman" w:eastAsia="Calibri" w:hAnsi="Times New Roman"/>
          <w:i w:val="0"/>
          <w:sz w:val="24"/>
          <w:lang w:val="uk-UA"/>
        </w:rPr>
        <w:t>Пирогівський Шлях</w:t>
      </w:r>
      <w:r w:rsidRPr="00BE629D">
        <w:rPr>
          <w:rFonts w:ascii="Times New Roman" w:eastAsia="Calibri" w:hAnsi="Times New Roman"/>
          <w:i w:val="0"/>
          <w:sz w:val="24"/>
          <w:lang w:val="uk-UA"/>
        </w:rPr>
        <w:t>, П</w:t>
      </w:r>
      <w:r>
        <w:rPr>
          <w:rFonts w:ascii="Times New Roman" w:eastAsia="Calibri" w:hAnsi="Times New Roman"/>
          <w:i w:val="0"/>
          <w:sz w:val="24"/>
          <w:lang w:val="uk-UA"/>
        </w:rPr>
        <w:t>р</w:t>
      </w:r>
      <w:r w:rsidRPr="00BE629D">
        <w:rPr>
          <w:rFonts w:ascii="Times New Roman" w:eastAsia="Calibri" w:hAnsi="Times New Roman"/>
          <w:i w:val="0"/>
          <w:sz w:val="24"/>
          <w:lang w:val="uk-UA"/>
        </w:rPr>
        <w:t>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51D7E869" w14:textId="1B130950" w:rsidR="008A7431" w:rsidRDefault="008A7431" w:rsidP="00564230">
      <w:pPr>
        <w:pStyle w:val="af1"/>
        <w:ind w:left="709" w:hanging="567"/>
        <w:jc w:val="both"/>
        <w:rPr>
          <w:rFonts w:ascii="Times New Roman" w:hAnsi="Times New Roman"/>
          <w:lang w:val="uk-UA"/>
        </w:rPr>
      </w:pPr>
    </w:p>
    <w:p w14:paraId="1192DA75" w14:textId="77777777" w:rsidR="00564230" w:rsidRPr="006550E8" w:rsidRDefault="00564230" w:rsidP="00564230">
      <w:pPr>
        <w:pStyle w:val="Twordnormal"/>
        <w:ind w:right="142" w:firstLine="284"/>
        <w:rPr>
          <w:rFonts w:ascii="Times New Roman" w:hAnsi="Times New Roman"/>
          <w:b/>
          <w:bCs/>
          <w:i w:val="0"/>
          <w:iCs/>
          <w:sz w:val="24"/>
          <w:szCs w:val="22"/>
          <w:lang w:val="uk-UA"/>
        </w:rPr>
      </w:pPr>
      <w:r w:rsidRPr="00564230">
        <w:rPr>
          <w:rFonts w:ascii="Times New Roman" w:hAnsi="Times New Roman"/>
          <w:b/>
          <w:bCs/>
          <w:i w:val="0"/>
          <w:iCs/>
          <w:sz w:val="24"/>
          <w:szCs w:val="22"/>
          <w:highlight w:val="lightGray"/>
          <w:lang w:val="uk-UA"/>
        </w:rPr>
        <w:t>Схема 2</w:t>
      </w:r>
    </w:p>
    <w:p w14:paraId="49D36450" w14:textId="461B1848" w:rsidR="00564230" w:rsidRPr="00D26D2A" w:rsidRDefault="00617D30" w:rsidP="00564230">
      <w:pPr>
        <w:pStyle w:val="Twordnormal"/>
        <w:ind w:right="142" w:firstLine="284"/>
        <w:jc w:val="center"/>
        <w:rPr>
          <w:rFonts w:ascii="Times New Roman" w:hAnsi="Times New Roman"/>
          <w:i w:val="0"/>
          <w:iCs/>
          <w:sz w:val="24"/>
          <w:szCs w:val="22"/>
          <w:lang w:val="uk-UA"/>
        </w:rPr>
      </w:pPr>
      <w:r w:rsidRPr="00564230">
        <w:rPr>
          <w:rFonts w:ascii="Times New Roman" w:hAnsi="Times New Roman"/>
          <w:noProof/>
          <w:sz w:val="24"/>
          <w:lang w:val="uk-UA"/>
        </w:rPr>
        <w:drawing>
          <wp:inline distT="0" distB="0" distL="0" distR="0" wp14:anchorId="73D9091B" wp14:editId="71257C36">
            <wp:extent cx="4514850" cy="5019675"/>
            <wp:effectExtent l="0" t="0" r="0" b="0"/>
            <wp:docPr id="1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4850" cy="5019675"/>
                    </a:xfrm>
                    <a:prstGeom prst="rect">
                      <a:avLst/>
                    </a:prstGeom>
                    <a:noFill/>
                    <a:ln>
                      <a:noFill/>
                    </a:ln>
                  </pic:spPr>
                </pic:pic>
              </a:graphicData>
            </a:graphic>
          </wp:inline>
        </w:drawing>
      </w:r>
    </w:p>
    <w:p w14:paraId="4DBC388A" w14:textId="77777777" w:rsidR="00564230" w:rsidRPr="00D26D2A" w:rsidRDefault="00564230" w:rsidP="00564230">
      <w:pPr>
        <w:pStyle w:val="Twordnormal"/>
        <w:ind w:right="142" w:firstLine="284"/>
        <w:jc w:val="center"/>
        <w:rPr>
          <w:rFonts w:ascii="Times New Roman" w:hAnsi="Times New Roman"/>
          <w:i w:val="0"/>
          <w:iCs/>
          <w:sz w:val="24"/>
          <w:szCs w:val="22"/>
          <w:lang w:val="uk-UA"/>
        </w:rPr>
      </w:pPr>
    </w:p>
    <w:p w14:paraId="48D1DA0D" w14:textId="77777777" w:rsidR="00564230" w:rsidRPr="007F3BDF" w:rsidRDefault="00564230" w:rsidP="00DD7583">
      <w:pPr>
        <w:pStyle w:val="af1"/>
        <w:numPr>
          <w:ilvl w:val="0"/>
          <w:numId w:val="12"/>
        </w:numPr>
        <w:spacing w:after="0" w:line="240" w:lineRule="auto"/>
        <w:jc w:val="both"/>
        <w:rPr>
          <w:rFonts w:ascii="Times New Roman" w:hAnsi="Times New Roman"/>
          <w:lang w:val="uk-UA"/>
        </w:rPr>
      </w:pPr>
      <w:r w:rsidRPr="007F3BDF">
        <w:rPr>
          <w:rFonts w:ascii="Times New Roman" w:hAnsi="Times New Roman"/>
          <w:b/>
          <w:bCs/>
          <w:lang w:val="uk-UA"/>
        </w:rPr>
        <w:t xml:space="preserve">Водії транспортних засобів, які заплановані на прибуття на завантаження, або розвантаження, на </w:t>
      </w:r>
      <w:r w:rsidRPr="007F3BDF">
        <w:rPr>
          <w:rFonts w:ascii="Times New Roman" w:hAnsi="Times New Roman"/>
          <w:b/>
          <w:bCs/>
          <w:u w:val="single"/>
          <w:lang w:val="uk-UA"/>
        </w:rPr>
        <w:t>Запорізький завод</w:t>
      </w:r>
      <w:r w:rsidRPr="007F3BDF">
        <w:rPr>
          <w:rFonts w:ascii="Times New Roman" w:hAnsi="Times New Roman"/>
          <w:b/>
          <w:bCs/>
          <w:lang w:val="uk-UA"/>
        </w:rPr>
        <w:t xml:space="preserve"> «ПрАТ Карлсберг Україна»  зобов’язані</w:t>
      </w:r>
      <w:r w:rsidRPr="007F3BDF">
        <w:rPr>
          <w:rFonts w:ascii="Times New Roman" w:hAnsi="Times New Roman"/>
          <w:lang w:val="uk-UA"/>
        </w:rPr>
        <w:t xml:space="preserve"> :</w:t>
      </w:r>
    </w:p>
    <w:p w14:paraId="35A70F59" w14:textId="77777777" w:rsidR="00564230" w:rsidRPr="00D26D2A" w:rsidRDefault="00564230" w:rsidP="00564230">
      <w:pPr>
        <w:ind w:left="567" w:hanging="567"/>
        <w:jc w:val="both"/>
        <w:rPr>
          <w:lang w:val="uk-UA"/>
        </w:rPr>
      </w:pPr>
      <w:r w:rsidRPr="00D26D2A">
        <w:rPr>
          <w:lang w:val="uk-UA"/>
        </w:rPr>
        <w:t>15.1. попередньо   узгодити з диспетчером відділу забезпечення транспортом, або іншою посадовою особою, яка відповідає за завантаження, або розвантаження транспортного засобу,  час  заїзду на територію, записатися  у попередню чергу;</w:t>
      </w:r>
    </w:p>
    <w:p w14:paraId="65048F03" w14:textId="77777777" w:rsidR="00564230" w:rsidRPr="00D26D2A" w:rsidRDefault="00564230" w:rsidP="00564230">
      <w:pPr>
        <w:ind w:left="567" w:hanging="567"/>
        <w:jc w:val="both"/>
        <w:rPr>
          <w:lang w:val="uk-UA"/>
        </w:rPr>
      </w:pPr>
      <w:r w:rsidRPr="00D26D2A">
        <w:rPr>
          <w:lang w:val="uk-UA"/>
        </w:rPr>
        <w:t>15.2. очікувати на заїзд на територію, виключно в місцях, де не заборонено стоянку транспортних засобів;</w:t>
      </w:r>
    </w:p>
    <w:p w14:paraId="7AEF6371" w14:textId="77777777" w:rsidR="00564230" w:rsidRPr="00D26D2A" w:rsidRDefault="00564230" w:rsidP="00564230">
      <w:pPr>
        <w:ind w:left="567" w:hanging="567"/>
        <w:jc w:val="both"/>
        <w:rPr>
          <w:lang w:val="uk-UA"/>
        </w:rPr>
      </w:pPr>
      <w:r w:rsidRPr="00D26D2A">
        <w:rPr>
          <w:lang w:val="uk-UA"/>
        </w:rPr>
        <w:t xml:space="preserve">15.3. за 2 години до очікуваного часу заїзду, підтвердити у диспетчера, або іншої посадової особи,  даний час та свою готовність, і  тільки після цього здійснювати заїзд на територію заводу. </w:t>
      </w:r>
    </w:p>
    <w:p w14:paraId="4BE7CA8F" w14:textId="77777777" w:rsidR="00EF7E9C" w:rsidRDefault="00564230" w:rsidP="00564230">
      <w:pPr>
        <w:ind w:left="567" w:hanging="567"/>
        <w:jc w:val="both"/>
        <w:rPr>
          <w:lang w:val="uk-UA"/>
        </w:rPr>
      </w:pPr>
      <w:r w:rsidRPr="00D26D2A">
        <w:rPr>
          <w:lang w:val="uk-UA"/>
        </w:rPr>
        <w:t>15.4. Без запису у попередню чергу та без підтвердження диспетчера про заїзд на територію, автомобіль запускати не будуть.</w:t>
      </w:r>
    </w:p>
    <w:p w14:paraId="7DD52A34" w14:textId="77777777" w:rsidR="00EF7E9C" w:rsidRDefault="00EF7E9C" w:rsidP="00564230">
      <w:pPr>
        <w:ind w:left="567" w:hanging="567"/>
        <w:jc w:val="both"/>
        <w:rPr>
          <w:lang w:val="uk-UA"/>
        </w:rPr>
      </w:pPr>
    </w:p>
    <w:p w14:paraId="0B11989B" w14:textId="77777777" w:rsidR="00EF7E9C" w:rsidRDefault="00EF7E9C" w:rsidP="00564230">
      <w:pPr>
        <w:ind w:left="567" w:hanging="567"/>
        <w:jc w:val="both"/>
        <w:rPr>
          <w:lang w:val="uk-UA"/>
        </w:rPr>
      </w:pPr>
    </w:p>
    <w:p w14:paraId="4CC6E1D5" w14:textId="75C11362" w:rsidR="00564230" w:rsidRPr="00D26D2A" w:rsidRDefault="00564230" w:rsidP="00564230">
      <w:pPr>
        <w:ind w:left="567" w:hanging="567"/>
        <w:jc w:val="both"/>
        <w:rPr>
          <w:lang w:val="uk-UA"/>
        </w:rPr>
      </w:pPr>
      <w:r w:rsidRPr="00D26D2A">
        <w:rPr>
          <w:lang w:val="uk-UA"/>
        </w:rPr>
        <w:t xml:space="preserve"> </w:t>
      </w:r>
    </w:p>
    <w:p w14:paraId="54510B7B" w14:textId="77777777" w:rsidR="00564230" w:rsidRPr="006550E8" w:rsidRDefault="00564230" w:rsidP="00564230">
      <w:pPr>
        <w:jc w:val="both"/>
        <w:rPr>
          <w:b/>
          <w:bCs/>
          <w:lang w:val="uk-UA"/>
        </w:rPr>
      </w:pPr>
      <w:r w:rsidRPr="00564230">
        <w:rPr>
          <w:b/>
          <w:bCs/>
          <w:highlight w:val="lightGray"/>
          <w:lang w:val="uk-UA"/>
        </w:rPr>
        <w:t>Схема 3</w:t>
      </w:r>
    </w:p>
    <w:p w14:paraId="44324546" w14:textId="578C2DAE" w:rsidR="00564230" w:rsidRPr="00D26D2A" w:rsidRDefault="00617D30" w:rsidP="00564230">
      <w:pPr>
        <w:jc w:val="both"/>
        <w:rPr>
          <w:lang w:val="uk-UA"/>
        </w:rPr>
      </w:pPr>
      <w:r w:rsidRPr="00564230">
        <w:rPr>
          <w:noProof/>
          <w:lang w:val="uk-UA"/>
        </w:rPr>
        <w:drawing>
          <wp:inline distT="0" distB="0" distL="0" distR="0" wp14:anchorId="683F5654" wp14:editId="0A5AC6E0">
            <wp:extent cx="6029325" cy="2095500"/>
            <wp:effectExtent l="0" t="0" r="0" b="0"/>
            <wp:docPr id="1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9325" cy="2095500"/>
                    </a:xfrm>
                    <a:prstGeom prst="rect">
                      <a:avLst/>
                    </a:prstGeom>
                    <a:noFill/>
                    <a:ln>
                      <a:noFill/>
                    </a:ln>
                  </pic:spPr>
                </pic:pic>
              </a:graphicData>
            </a:graphic>
          </wp:inline>
        </w:drawing>
      </w:r>
    </w:p>
    <w:p w14:paraId="5798753B" w14:textId="77777777" w:rsidR="00564230" w:rsidRPr="00D26D2A" w:rsidRDefault="00564230" w:rsidP="00564230">
      <w:pPr>
        <w:jc w:val="both"/>
        <w:rPr>
          <w:lang w:val="uk-UA"/>
        </w:rPr>
      </w:pPr>
    </w:p>
    <w:p w14:paraId="0ED63A5E" w14:textId="77777777" w:rsidR="00564230" w:rsidRPr="00D26D2A" w:rsidRDefault="00564230" w:rsidP="00564230">
      <w:pPr>
        <w:ind w:left="284" w:firstLine="283"/>
        <w:jc w:val="both"/>
        <w:rPr>
          <w:lang w:val="uk-UA"/>
        </w:rPr>
      </w:pPr>
    </w:p>
    <w:p w14:paraId="4B89EB22" w14:textId="77777777" w:rsidR="00564230" w:rsidRPr="00D26D2A" w:rsidRDefault="00564230" w:rsidP="00564230">
      <w:pPr>
        <w:ind w:left="284" w:firstLine="283"/>
        <w:jc w:val="both"/>
        <w:rPr>
          <w:lang w:val="uk-UA"/>
        </w:rPr>
      </w:pPr>
      <w:r w:rsidRPr="00D26D2A">
        <w:rPr>
          <w:lang w:val="uk-UA"/>
        </w:rPr>
        <w:t>По маршруту руху транспортних засобів, по вул. Василя Стуса, до в’їзду на територію заводу ПрАТ «Карлсберг Україна», заборонено зупинку транспортних засобів, вздовж всієї вулиці, про що свідчать встановлені в 6-ох місцях знаки 3.34 (див. карту на Схемі 3).</w:t>
      </w:r>
    </w:p>
    <w:p w14:paraId="050E6008" w14:textId="77777777" w:rsidR="00564230" w:rsidRPr="00D26D2A" w:rsidRDefault="00564230" w:rsidP="00564230">
      <w:pPr>
        <w:ind w:left="284" w:firstLine="283"/>
        <w:jc w:val="both"/>
        <w:rPr>
          <w:lang w:val="uk-UA"/>
        </w:rPr>
      </w:pPr>
      <w:r w:rsidRPr="00D26D2A">
        <w:rPr>
          <w:lang w:val="uk-UA"/>
        </w:rPr>
        <w:t>При виїзді с території заводу, ПрАТ «Карлсберг Україна», заборонено зупинку транспортних засобів, вздовж всієї вулиці Випробувачів (Испытателей).</w:t>
      </w:r>
    </w:p>
    <w:p w14:paraId="1386BCDE" w14:textId="77777777" w:rsidR="00564230" w:rsidRPr="00D26D2A" w:rsidRDefault="00564230" w:rsidP="00564230">
      <w:pPr>
        <w:ind w:left="284" w:firstLine="283"/>
        <w:jc w:val="both"/>
        <w:rPr>
          <w:lang w:val="uk-UA"/>
        </w:rPr>
      </w:pPr>
      <w:r w:rsidRPr="00D26D2A">
        <w:rPr>
          <w:lang w:val="uk-UA"/>
        </w:rPr>
        <w:t>При порушенні водіями вимог знаків, встановлених по вул. Василя Стуса, ПрАТ «Карлсберг Україна», залишає за собою право викликати співробітників патрульної служби Поліції для складання останньою, протоколів, про адміністративні правопорушення щодо водіїв, які порушують правила дорожнього руху.</w:t>
      </w:r>
    </w:p>
    <w:p w14:paraId="33085FB3" w14:textId="77777777" w:rsidR="00455344" w:rsidRPr="00B20FA4" w:rsidRDefault="00455344" w:rsidP="00B20FA4">
      <w:pPr>
        <w:pStyle w:val="Twordnormal"/>
        <w:ind w:firstLine="284"/>
        <w:rPr>
          <w:rFonts w:ascii="Times New Roman" w:hAnsi="Times New Roman"/>
          <w:i w:val="0"/>
          <w:lang w:val="uk-UA"/>
        </w:rPr>
      </w:pPr>
    </w:p>
    <w:p w14:paraId="634C21B4" w14:textId="77777777" w:rsidR="00917CFE" w:rsidRDefault="00917CFE" w:rsidP="00C9245F">
      <w:pPr>
        <w:pStyle w:val="Twordnormal"/>
        <w:ind w:right="142" w:firstLine="284"/>
        <w:rPr>
          <w:rFonts w:ascii="Times New Roman" w:hAnsi="Times New Roman"/>
          <w:i w:val="0"/>
          <w:iCs/>
          <w:sz w:val="24"/>
          <w:szCs w:val="22"/>
          <w:lang w:val="uk-UA"/>
        </w:rPr>
      </w:pPr>
    </w:p>
    <w:p w14:paraId="7AB5E1C2" w14:textId="77777777" w:rsidR="00564230" w:rsidRDefault="00564230" w:rsidP="00C9245F">
      <w:pPr>
        <w:pStyle w:val="Twordnormal"/>
        <w:ind w:right="142" w:firstLine="284"/>
        <w:rPr>
          <w:rFonts w:ascii="Times New Roman" w:hAnsi="Times New Roman"/>
          <w:i w:val="0"/>
          <w:iCs/>
          <w:sz w:val="24"/>
          <w:szCs w:val="22"/>
          <w:lang w:val="uk-UA"/>
        </w:rPr>
      </w:pPr>
    </w:p>
    <w:p w14:paraId="2EA2DAD8" w14:textId="77777777" w:rsidR="00564230" w:rsidRDefault="00564230" w:rsidP="00C9245F">
      <w:pPr>
        <w:pStyle w:val="Twordnormal"/>
        <w:ind w:right="142" w:firstLine="284"/>
        <w:rPr>
          <w:rFonts w:ascii="Times New Roman" w:hAnsi="Times New Roman"/>
          <w:i w:val="0"/>
          <w:iCs/>
          <w:sz w:val="24"/>
          <w:szCs w:val="22"/>
          <w:lang w:val="uk-UA"/>
        </w:rPr>
      </w:pPr>
    </w:p>
    <w:p w14:paraId="38B2649D" w14:textId="77777777" w:rsidR="00564230" w:rsidRDefault="00564230" w:rsidP="00C9245F">
      <w:pPr>
        <w:pStyle w:val="Twordnormal"/>
        <w:ind w:right="142" w:firstLine="284"/>
        <w:rPr>
          <w:rFonts w:ascii="Times New Roman" w:hAnsi="Times New Roman"/>
          <w:i w:val="0"/>
          <w:iCs/>
          <w:sz w:val="24"/>
          <w:szCs w:val="22"/>
          <w:lang w:val="uk-UA"/>
        </w:rPr>
      </w:pPr>
    </w:p>
    <w:p w14:paraId="2ECAB434" w14:textId="77777777" w:rsidR="00564230" w:rsidRDefault="00564230" w:rsidP="00C9245F">
      <w:pPr>
        <w:pStyle w:val="Twordnormal"/>
        <w:ind w:right="142" w:firstLine="284"/>
        <w:rPr>
          <w:rFonts w:ascii="Times New Roman" w:hAnsi="Times New Roman"/>
          <w:i w:val="0"/>
          <w:iCs/>
          <w:sz w:val="24"/>
          <w:szCs w:val="22"/>
          <w:lang w:val="uk-UA"/>
        </w:rPr>
      </w:pPr>
    </w:p>
    <w:p w14:paraId="316FE836" w14:textId="77777777" w:rsidR="00564230" w:rsidRDefault="00564230" w:rsidP="00C9245F">
      <w:pPr>
        <w:pStyle w:val="Twordnormal"/>
        <w:ind w:right="142" w:firstLine="284"/>
        <w:rPr>
          <w:rFonts w:ascii="Times New Roman" w:hAnsi="Times New Roman"/>
          <w:i w:val="0"/>
          <w:iCs/>
          <w:sz w:val="24"/>
          <w:szCs w:val="22"/>
          <w:lang w:val="uk-UA"/>
        </w:rPr>
      </w:pPr>
    </w:p>
    <w:p w14:paraId="2D2C37BC" w14:textId="77777777" w:rsidR="00564230" w:rsidRDefault="00564230" w:rsidP="00C9245F">
      <w:pPr>
        <w:pStyle w:val="Twordnormal"/>
        <w:ind w:right="142" w:firstLine="284"/>
        <w:rPr>
          <w:rFonts w:ascii="Times New Roman" w:hAnsi="Times New Roman"/>
          <w:i w:val="0"/>
          <w:iCs/>
          <w:sz w:val="24"/>
          <w:szCs w:val="22"/>
          <w:lang w:val="uk-UA"/>
        </w:rPr>
      </w:pPr>
    </w:p>
    <w:p w14:paraId="1462F227" w14:textId="77777777" w:rsidR="00564230" w:rsidRDefault="00564230" w:rsidP="00C9245F">
      <w:pPr>
        <w:pStyle w:val="Twordnormal"/>
        <w:ind w:right="142" w:firstLine="284"/>
        <w:rPr>
          <w:rFonts w:ascii="Times New Roman" w:hAnsi="Times New Roman"/>
          <w:i w:val="0"/>
          <w:iCs/>
          <w:sz w:val="24"/>
          <w:szCs w:val="22"/>
          <w:lang w:val="uk-UA"/>
        </w:rPr>
      </w:pPr>
    </w:p>
    <w:p w14:paraId="32F08741" w14:textId="77777777" w:rsidR="00564230" w:rsidRDefault="00564230" w:rsidP="00C9245F">
      <w:pPr>
        <w:pStyle w:val="Twordnormal"/>
        <w:ind w:right="142" w:firstLine="284"/>
        <w:rPr>
          <w:rFonts w:ascii="Times New Roman" w:hAnsi="Times New Roman"/>
          <w:i w:val="0"/>
          <w:iCs/>
          <w:sz w:val="24"/>
          <w:szCs w:val="22"/>
          <w:lang w:val="uk-UA"/>
        </w:rPr>
      </w:pPr>
    </w:p>
    <w:p w14:paraId="50818E39" w14:textId="77777777" w:rsidR="00564230" w:rsidRDefault="00564230" w:rsidP="00C9245F">
      <w:pPr>
        <w:pStyle w:val="Twordnormal"/>
        <w:ind w:right="142" w:firstLine="284"/>
        <w:rPr>
          <w:rFonts w:ascii="Times New Roman" w:hAnsi="Times New Roman"/>
          <w:i w:val="0"/>
          <w:iCs/>
          <w:sz w:val="24"/>
          <w:szCs w:val="22"/>
          <w:lang w:val="uk-UA"/>
        </w:rPr>
      </w:pPr>
    </w:p>
    <w:p w14:paraId="1539F0BC" w14:textId="77777777" w:rsidR="00564230" w:rsidRDefault="00564230" w:rsidP="00C9245F">
      <w:pPr>
        <w:pStyle w:val="Twordnormal"/>
        <w:ind w:right="142" w:firstLine="284"/>
        <w:rPr>
          <w:rFonts w:ascii="Times New Roman" w:hAnsi="Times New Roman"/>
          <w:i w:val="0"/>
          <w:iCs/>
          <w:sz w:val="24"/>
          <w:szCs w:val="22"/>
          <w:lang w:val="uk-UA"/>
        </w:rPr>
      </w:pPr>
    </w:p>
    <w:p w14:paraId="6AD50F78" w14:textId="77777777" w:rsidR="00564230" w:rsidRDefault="00564230" w:rsidP="00C9245F">
      <w:pPr>
        <w:pStyle w:val="Twordnormal"/>
        <w:ind w:right="142" w:firstLine="284"/>
        <w:rPr>
          <w:rFonts w:ascii="Times New Roman" w:hAnsi="Times New Roman"/>
          <w:i w:val="0"/>
          <w:iCs/>
          <w:sz w:val="24"/>
          <w:szCs w:val="22"/>
          <w:lang w:val="uk-UA"/>
        </w:rPr>
      </w:pPr>
    </w:p>
    <w:p w14:paraId="0ABF711F" w14:textId="77777777" w:rsidR="00564230" w:rsidRDefault="00564230" w:rsidP="00C9245F">
      <w:pPr>
        <w:pStyle w:val="Twordnormal"/>
        <w:ind w:right="142" w:firstLine="284"/>
        <w:rPr>
          <w:rFonts w:ascii="Times New Roman" w:hAnsi="Times New Roman"/>
          <w:i w:val="0"/>
          <w:iCs/>
          <w:sz w:val="24"/>
          <w:szCs w:val="22"/>
          <w:lang w:val="uk-UA"/>
        </w:rPr>
      </w:pPr>
    </w:p>
    <w:p w14:paraId="6D6375EB" w14:textId="77777777" w:rsidR="00564230" w:rsidRDefault="00564230" w:rsidP="00C9245F">
      <w:pPr>
        <w:pStyle w:val="Twordnormal"/>
        <w:ind w:right="142" w:firstLine="284"/>
        <w:rPr>
          <w:rFonts w:ascii="Times New Roman" w:hAnsi="Times New Roman"/>
          <w:i w:val="0"/>
          <w:iCs/>
          <w:sz w:val="24"/>
          <w:szCs w:val="22"/>
          <w:lang w:val="uk-UA"/>
        </w:rPr>
      </w:pPr>
    </w:p>
    <w:p w14:paraId="1BAFB966" w14:textId="77777777" w:rsidR="00564230" w:rsidRDefault="00564230" w:rsidP="00C9245F">
      <w:pPr>
        <w:pStyle w:val="Twordnormal"/>
        <w:ind w:right="142" w:firstLine="284"/>
        <w:rPr>
          <w:rFonts w:ascii="Times New Roman" w:hAnsi="Times New Roman"/>
          <w:i w:val="0"/>
          <w:iCs/>
          <w:sz w:val="24"/>
          <w:szCs w:val="22"/>
          <w:lang w:val="uk-UA"/>
        </w:rPr>
      </w:pPr>
    </w:p>
    <w:p w14:paraId="3F684FCD" w14:textId="77777777" w:rsidR="00564230" w:rsidRDefault="00564230" w:rsidP="00C9245F">
      <w:pPr>
        <w:pStyle w:val="Twordnormal"/>
        <w:ind w:right="142" w:firstLine="284"/>
        <w:rPr>
          <w:rFonts w:ascii="Times New Roman" w:hAnsi="Times New Roman"/>
          <w:i w:val="0"/>
          <w:iCs/>
          <w:sz w:val="24"/>
          <w:szCs w:val="22"/>
          <w:lang w:val="uk-UA"/>
        </w:rPr>
      </w:pPr>
    </w:p>
    <w:p w14:paraId="1FCA4BD5" w14:textId="77777777" w:rsidR="00564230" w:rsidRDefault="00564230" w:rsidP="00C9245F">
      <w:pPr>
        <w:pStyle w:val="Twordnormal"/>
        <w:ind w:right="142" w:firstLine="284"/>
        <w:rPr>
          <w:rFonts w:ascii="Times New Roman" w:hAnsi="Times New Roman"/>
          <w:i w:val="0"/>
          <w:iCs/>
          <w:sz w:val="24"/>
          <w:szCs w:val="22"/>
          <w:lang w:val="uk-UA"/>
        </w:rPr>
      </w:pPr>
    </w:p>
    <w:p w14:paraId="2ECBF47C" w14:textId="77777777" w:rsidR="00564230" w:rsidRDefault="00564230" w:rsidP="00C9245F">
      <w:pPr>
        <w:pStyle w:val="Twordnormal"/>
        <w:ind w:right="142" w:firstLine="284"/>
        <w:rPr>
          <w:rFonts w:ascii="Times New Roman" w:hAnsi="Times New Roman"/>
          <w:i w:val="0"/>
          <w:iCs/>
          <w:sz w:val="24"/>
          <w:szCs w:val="22"/>
          <w:lang w:val="uk-UA"/>
        </w:rPr>
      </w:pPr>
    </w:p>
    <w:p w14:paraId="616F052C" w14:textId="77777777" w:rsidR="00564230" w:rsidRDefault="00564230" w:rsidP="00C9245F">
      <w:pPr>
        <w:pStyle w:val="Twordnormal"/>
        <w:ind w:right="142" w:firstLine="284"/>
        <w:rPr>
          <w:rFonts w:ascii="Times New Roman" w:hAnsi="Times New Roman"/>
          <w:i w:val="0"/>
          <w:iCs/>
          <w:sz w:val="24"/>
          <w:szCs w:val="22"/>
          <w:lang w:val="uk-UA"/>
        </w:rPr>
      </w:pPr>
    </w:p>
    <w:p w14:paraId="7B2657CD" w14:textId="77777777" w:rsidR="00564230" w:rsidRDefault="00564230" w:rsidP="00C9245F">
      <w:pPr>
        <w:pStyle w:val="Twordnormal"/>
        <w:ind w:right="142" w:firstLine="284"/>
        <w:rPr>
          <w:rFonts w:ascii="Times New Roman" w:hAnsi="Times New Roman"/>
          <w:i w:val="0"/>
          <w:iCs/>
          <w:sz w:val="24"/>
          <w:szCs w:val="22"/>
          <w:lang w:val="uk-UA"/>
        </w:rPr>
      </w:pPr>
    </w:p>
    <w:p w14:paraId="0903461E" w14:textId="77777777" w:rsidR="00564230" w:rsidRDefault="00564230" w:rsidP="00C9245F">
      <w:pPr>
        <w:pStyle w:val="Twordnormal"/>
        <w:ind w:right="142" w:firstLine="284"/>
        <w:rPr>
          <w:rFonts w:ascii="Times New Roman" w:hAnsi="Times New Roman"/>
          <w:i w:val="0"/>
          <w:iCs/>
          <w:sz w:val="24"/>
          <w:szCs w:val="22"/>
          <w:lang w:val="uk-UA"/>
        </w:rPr>
      </w:pPr>
    </w:p>
    <w:p w14:paraId="5DA59D13" w14:textId="6354B8CB" w:rsidR="00564230" w:rsidRDefault="00564230" w:rsidP="00C9245F">
      <w:pPr>
        <w:pStyle w:val="Twordnormal"/>
        <w:ind w:right="142" w:firstLine="284"/>
        <w:rPr>
          <w:rFonts w:ascii="Times New Roman" w:hAnsi="Times New Roman"/>
          <w:i w:val="0"/>
          <w:iCs/>
          <w:sz w:val="24"/>
          <w:szCs w:val="22"/>
          <w:lang w:val="uk-UA"/>
        </w:rPr>
      </w:pPr>
    </w:p>
    <w:p w14:paraId="44423B8E" w14:textId="77777777" w:rsidR="002E59F1" w:rsidRDefault="002E59F1" w:rsidP="00C9245F">
      <w:pPr>
        <w:pStyle w:val="Twordnormal"/>
        <w:ind w:right="142" w:firstLine="284"/>
        <w:rPr>
          <w:rFonts w:ascii="Times New Roman" w:hAnsi="Times New Roman"/>
          <w:i w:val="0"/>
          <w:iCs/>
          <w:sz w:val="24"/>
          <w:szCs w:val="22"/>
          <w:lang w:val="uk-UA"/>
        </w:rPr>
      </w:pPr>
    </w:p>
    <w:p w14:paraId="3587DA3D" w14:textId="77777777" w:rsidR="00564230" w:rsidRDefault="00564230" w:rsidP="00C9245F">
      <w:pPr>
        <w:pStyle w:val="Twordnormal"/>
        <w:ind w:right="142" w:firstLine="284"/>
        <w:rPr>
          <w:rFonts w:ascii="Times New Roman" w:hAnsi="Times New Roman"/>
          <w:i w:val="0"/>
          <w:iCs/>
          <w:sz w:val="24"/>
          <w:szCs w:val="22"/>
          <w:lang w:val="uk-UA"/>
        </w:rPr>
      </w:pPr>
    </w:p>
    <w:p w14:paraId="21246E00" w14:textId="77777777" w:rsidR="00564230" w:rsidRDefault="00564230" w:rsidP="00C9245F">
      <w:pPr>
        <w:pStyle w:val="Twordnormal"/>
        <w:ind w:right="142" w:firstLine="284"/>
        <w:rPr>
          <w:rFonts w:ascii="Times New Roman" w:hAnsi="Times New Roman"/>
          <w:i w:val="0"/>
          <w:iCs/>
          <w:sz w:val="24"/>
          <w:szCs w:val="22"/>
          <w:lang w:val="uk-UA"/>
        </w:rPr>
      </w:pPr>
    </w:p>
    <w:p w14:paraId="0D9CAAD4" w14:textId="25BA1B60" w:rsidR="00564230" w:rsidRDefault="00564230" w:rsidP="00564230">
      <w:pPr>
        <w:pStyle w:val="Twordnormal"/>
        <w:ind w:left="7513"/>
        <w:rPr>
          <w:rFonts w:ascii="Times New Roman" w:hAnsi="Times New Roman"/>
          <w:i w:val="0"/>
          <w:iCs/>
          <w:sz w:val="22"/>
          <w:szCs w:val="22"/>
          <w:lang w:val="uk-UA"/>
        </w:rPr>
      </w:pPr>
      <w:r>
        <w:rPr>
          <w:rFonts w:ascii="Times New Roman" w:hAnsi="Times New Roman"/>
          <w:i w:val="0"/>
          <w:iCs/>
          <w:sz w:val="22"/>
          <w:szCs w:val="22"/>
          <w:lang w:val="uk-UA"/>
        </w:rPr>
        <w:t>Додаток №</w:t>
      </w:r>
      <w:r w:rsidR="000D1ABA">
        <w:rPr>
          <w:rFonts w:ascii="Times New Roman" w:hAnsi="Times New Roman"/>
          <w:i w:val="0"/>
          <w:iCs/>
          <w:sz w:val="22"/>
          <w:szCs w:val="22"/>
          <w:lang w:val="uk-UA"/>
        </w:rPr>
        <w:t>4</w:t>
      </w:r>
    </w:p>
    <w:p w14:paraId="4E523CAA" w14:textId="77777777" w:rsidR="00564230" w:rsidRPr="00CB28E3" w:rsidRDefault="00564230" w:rsidP="00564230">
      <w:pPr>
        <w:pStyle w:val="a7"/>
        <w:jc w:val="center"/>
        <w:rPr>
          <w:b/>
          <w:lang w:val="uk-UA"/>
        </w:rPr>
      </w:pPr>
      <w:r w:rsidRPr="00CB28E3">
        <w:rPr>
          <w:b/>
          <w:lang w:val="uk-UA"/>
        </w:rPr>
        <w:t>УГОДА</w:t>
      </w:r>
    </w:p>
    <w:p w14:paraId="43EE21B2" w14:textId="77777777" w:rsidR="00564230" w:rsidRPr="00CB28E3" w:rsidRDefault="00564230" w:rsidP="00564230">
      <w:pPr>
        <w:pStyle w:val="a7"/>
        <w:jc w:val="center"/>
        <w:rPr>
          <w:b/>
          <w:lang w:val="uk-UA"/>
        </w:rPr>
      </w:pPr>
      <w:r w:rsidRPr="00CB28E3">
        <w:rPr>
          <w:b/>
          <w:lang w:val="uk-UA"/>
        </w:rPr>
        <w:t xml:space="preserve">про дотримання положень чинного  законодавства у сфері протидії хабарництву та  корупції під час договірної співпраці </w:t>
      </w:r>
    </w:p>
    <w:p w14:paraId="218F7EA3" w14:textId="77777777" w:rsidR="00564230" w:rsidRPr="00CB28E3" w:rsidRDefault="00564230" w:rsidP="00564230">
      <w:pPr>
        <w:pStyle w:val="a7"/>
        <w:jc w:val="both"/>
        <w:rPr>
          <w:b/>
          <w:lang w:val="uk-UA"/>
        </w:rPr>
      </w:pPr>
    </w:p>
    <w:p w14:paraId="18F9E5F2" w14:textId="77777777" w:rsidR="00564230" w:rsidRPr="00CB28E3" w:rsidRDefault="00564230" w:rsidP="00564230">
      <w:pPr>
        <w:pStyle w:val="a7"/>
        <w:ind w:left="284" w:hanging="284"/>
        <w:jc w:val="both"/>
        <w:rPr>
          <w:lang w:val="uk-UA"/>
        </w:rPr>
      </w:pPr>
      <w:r w:rsidRPr="00CB28E3">
        <w:rPr>
          <w:lang w:val="uk-UA"/>
        </w:rPr>
        <w:t>1.</w:t>
      </w:r>
      <w:r w:rsidRPr="00CB28E3">
        <w:rPr>
          <w:lang w:val="uk-UA"/>
        </w:rPr>
        <w:tab/>
        <w:t>В цій Угоді містяться наступні визначення:</w:t>
      </w:r>
    </w:p>
    <w:p w14:paraId="45F72744" w14:textId="77777777" w:rsidR="00564230" w:rsidRPr="00CB28E3" w:rsidRDefault="00564230" w:rsidP="00564230">
      <w:pPr>
        <w:pStyle w:val="a7"/>
        <w:ind w:left="567" w:hanging="284"/>
        <w:jc w:val="both"/>
        <w:rPr>
          <w:lang w:val="uk-UA"/>
        </w:rPr>
      </w:pPr>
      <w:r w:rsidRPr="00CB28E3">
        <w:rPr>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14:paraId="35AA37F1" w14:textId="77777777" w:rsidR="00564230" w:rsidRPr="00CB28E3" w:rsidRDefault="00564230" w:rsidP="00564230">
      <w:pPr>
        <w:pStyle w:val="a7"/>
        <w:ind w:left="567" w:hanging="284"/>
        <w:jc w:val="both"/>
        <w:rPr>
          <w:lang w:val="uk-UA"/>
        </w:rPr>
      </w:pPr>
      <w:r w:rsidRPr="00CB28E3">
        <w:rPr>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14:paraId="5E30E307" w14:textId="77777777" w:rsidR="00564230" w:rsidRPr="00CB28E3" w:rsidRDefault="00564230" w:rsidP="00564230">
      <w:pPr>
        <w:pStyle w:val="a7"/>
        <w:ind w:left="284" w:hanging="284"/>
        <w:jc w:val="both"/>
        <w:rPr>
          <w:lang w:val="uk-UA"/>
        </w:rPr>
      </w:pPr>
      <w:r w:rsidRPr="00CB28E3">
        <w:rPr>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14:paraId="14827284" w14:textId="77777777" w:rsidR="00564230" w:rsidRPr="00CB28E3" w:rsidRDefault="00564230" w:rsidP="00564230">
      <w:pPr>
        <w:pStyle w:val="a7"/>
        <w:ind w:left="284" w:hanging="284"/>
        <w:jc w:val="both"/>
        <w:rPr>
          <w:lang w:val="uk-UA"/>
        </w:rPr>
      </w:pPr>
      <w:r w:rsidRPr="00CB28E3">
        <w:rPr>
          <w:lang w:val="uk-UA"/>
        </w:rPr>
        <w:t>3. Під час договірної співпраці з ПрАТ «Карлсберг Україна» Покупець:</w:t>
      </w:r>
    </w:p>
    <w:p w14:paraId="6B6FE5CD" w14:textId="77777777" w:rsidR="00564230" w:rsidRPr="00CB28E3" w:rsidRDefault="00564230" w:rsidP="00564230">
      <w:pPr>
        <w:pStyle w:val="a7"/>
        <w:ind w:left="709" w:hanging="284"/>
        <w:jc w:val="both"/>
        <w:rPr>
          <w:lang w:val="uk-UA"/>
        </w:rPr>
      </w:pPr>
      <w:r w:rsidRPr="00CB28E3">
        <w:rPr>
          <w:lang w:val="uk-UA"/>
        </w:rPr>
        <w:t>3.1 не буде вчиняти дії, щоб Персонал Покупця платив,  пропонував,  обіцяв оплатити або дозволяти оплату прямим або непрямим чином будь-якого хабара, подарунка, грошей, фінансової чи іншої переваги, що може бути розцінене як порушення антикорупційного законодавства;</w:t>
      </w:r>
    </w:p>
    <w:p w14:paraId="3ECFDDFD" w14:textId="77777777" w:rsidR="00564230" w:rsidRPr="00CB28E3" w:rsidRDefault="00564230" w:rsidP="00564230">
      <w:pPr>
        <w:pStyle w:val="a7"/>
        <w:ind w:left="709" w:hanging="284"/>
        <w:jc w:val="both"/>
        <w:rPr>
          <w:lang w:val="uk-UA"/>
        </w:rPr>
      </w:pPr>
      <w:r w:rsidRPr="00CB28E3">
        <w:rPr>
          <w:lang w:val="uk-UA"/>
        </w:rPr>
        <w:t>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«Карлсберг Україна» надасть копії відповідних документів. Покупець не буде надавати ПрАТ «Карлсберг Україна»  недостовірну інформацію та звіти в межах відповідного договору.</w:t>
      </w:r>
    </w:p>
    <w:p w14:paraId="4783F7C5" w14:textId="77777777" w:rsidR="00564230" w:rsidRPr="00CB28E3" w:rsidRDefault="00564230" w:rsidP="00564230">
      <w:pPr>
        <w:pStyle w:val="a7"/>
        <w:ind w:left="284" w:hanging="284"/>
        <w:jc w:val="both"/>
        <w:rPr>
          <w:lang w:val="uk-UA"/>
        </w:rPr>
      </w:pPr>
      <w:r w:rsidRPr="00CB28E3">
        <w:rPr>
          <w:lang w:val="uk-UA"/>
        </w:rPr>
        <w:t>4. Покупець гарантує, що Персонал Покупця обізнаний з положеннями антикорупційного законодавства.</w:t>
      </w:r>
    </w:p>
    <w:p w14:paraId="2CC517A2" w14:textId="77777777" w:rsidR="00564230" w:rsidRPr="00CB28E3" w:rsidRDefault="00564230" w:rsidP="00564230">
      <w:pPr>
        <w:pStyle w:val="a7"/>
        <w:ind w:left="284" w:hanging="284"/>
        <w:jc w:val="both"/>
        <w:rPr>
          <w:lang w:val="uk-UA"/>
        </w:rPr>
      </w:pPr>
      <w:r w:rsidRPr="00CB28E3">
        <w:rPr>
          <w:lang w:val="uk-UA"/>
        </w:rPr>
        <w:t>5. По</w:t>
      </w:r>
      <w:r>
        <w:rPr>
          <w:lang w:val="uk-UA"/>
        </w:rPr>
        <w:t>купець</w:t>
      </w:r>
      <w:r w:rsidRPr="00CB28E3">
        <w:rPr>
          <w:lang w:val="uk-UA"/>
        </w:rPr>
        <w:t xml:space="preserve">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14:paraId="20287E3E" w14:textId="77777777" w:rsidR="00564230" w:rsidRPr="00CB28E3" w:rsidRDefault="00564230" w:rsidP="00564230">
      <w:pPr>
        <w:pStyle w:val="a7"/>
        <w:ind w:left="284" w:hanging="284"/>
        <w:jc w:val="both"/>
        <w:rPr>
          <w:lang w:val="uk-UA"/>
        </w:rPr>
      </w:pPr>
      <w:r w:rsidRPr="00CB28E3">
        <w:rPr>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14:paraId="4C7FC293" w14:textId="77777777" w:rsidR="00564230" w:rsidRPr="00CB28E3" w:rsidRDefault="00564230" w:rsidP="00564230">
      <w:pPr>
        <w:pStyle w:val="a7"/>
        <w:ind w:left="284" w:hanging="284"/>
        <w:jc w:val="both"/>
        <w:rPr>
          <w:lang w:val="uk-UA"/>
        </w:rPr>
      </w:pPr>
      <w:r w:rsidRPr="00CB28E3">
        <w:rPr>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14:paraId="5C586821" w14:textId="77777777" w:rsidR="00564230" w:rsidRDefault="00564230" w:rsidP="00564230">
      <w:pPr>
        <w:pStyle w:val="Twordnormal"/>
        <w:jc w:val="left"/>
        <w:rPr>
          <w:rFonts w:ascii="Times New Roman" w:hAnsi="Times New Roman"/>
          <w:i w:val="0"/>
          <w:iCs/>
          <w:sz w:val="22"/>
          <w:szCs w:val="22"/>
          <w:lang w:val="uk-UA"/>
        </w:rPr>
      </w:pPr>
    </w:p>
    <w:p w14:paraId="469F94F3" w14:textId="77777777" w:rsidR="00564230" w:rsidRDefault="00564230" w:rsidP="00C9245F">
      <w:pPr>
        <w:pStyle w:val="Twordnormal"/>
        <w:ind w:right="142" w:firstLine="284"/>
        <w:rPr>
          <w:rFonts w:ascii="Times New Roman" w:hAnsi="Times New Roman"/>
          <w:i w:val="0"/>
          <w:iCs/>
          <w:sz w:val="24"/>
          <w:szCs w:val="22"/>
          <w:lang w:val="uk-UA"/>
        </w:rPr>
      </w:pPr>
    </w:p>
    <w:sectPr w:rsidR="00564230" w:rsidSect="009B06E5">
      <w:headerReference w:type="default" r:id="rId15"/>
      <w:footerReference w:type="even" r:id="rId16"/>
      <w:footerReference w:type="default" r:id="rId17"/>
      <w:headerReference w:type="first" r:id="rId18"/>
      <w:footerReference w:type="first" r:id="rId19"/>
      <w:pgSz w:w="11906" w:h="16838" w:code="9"/>
      <w:pgMar w:top="425" w:right="849" w:bottom="1361" w:left="1559"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98C0D" w14:textId="77777777" w:rsidR="00255090" w:rsidRDefault="00255090">
      <w:r>
        <w:separator/>
      </w:r>
    </w:p>
  </w:endnote>
  <w:endnote w:type="continuationSeparator" w:id="0">
    <w:p w14:paraId="1EC4F7C2" w14:textId="77777777" w:rsidR="00255090" w:rsidRDefault="0025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CC0C" w14:textId="77777777" w:rsidR="00082DE7" w:rsidRDefault="00082DE7" w:rsidP="00320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52B3D1" w14:textId="77777777" w:rsidR="00082DE7" w:rsidRDefault="00082DE7" w:rsidP="00D972B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C42E9" w14:textId="77777777" w:rsidR="00082DE7" w:rsidRDefault="00082DE7" w:rsidP="00D972B8">
    <w:pPr>
      <w:pStyle w:val="a4"/>
      <w:framePr w:wrap="around" w:vAnchor="text" w:hAnchor="page" w:x="11142" w:y="191"/>
      <w:rPr>
        <w:rStyle w:val="a5"/>
      </w:rPr>
    </w:pPr>
    <w:r>
      <w:rPr>
        <w:rStyle w:val="a5"/>
      </w:rPr>
      <w:fldChar w:fldCharType="begin"/>
    </w:r>
    <w:r>
      <w:rPr>
        <w:rStyle w:val="a5"/>
      </w:rPr>
      <w:instrText xml:space="preserve">PAGE  </w:instrText>
    </w:r>
    <w:r>
      <w:rPr>
        <w:rStyle w:val="a5"/>
      </w:rPr>
      <w:fldChar w:fldCharType="separate"/>
    </w:r>
    <w:r w:rsidR="0044556A">
      <w:rPr>
        <w:rStyle w:val="a5"/>
        <w:noProof/>
      </w:rPr>
      <w:t>8</w:t>
    </w:r>
    <w:r>
      <w:rPr>
        <w:rStyle w:val="a5"/>
      </w:rPr>
      <w:fldChar w:fldCharType="end"/>
    </w:r>
  </w:p>
  <w:p w14:paraId="4F4FB7AA" w14:textId="682C023F" w:rsidR="00082DE7" w:rsidRDefault="00617D30" w:rsidP="00D972B8">
    <w:pPr>
      <w:pStyle w:val="a4"/>
      <w:ind w:right="360"/>
    </w:pPr>
    <w:r>
      <w:rPr>
        <w:noProof/>
      </w:rPr>
      <mc:AlternateContent>
        <mc:Choice Requires="wps">
          <w:drawing>
            <wp:anchor distT="0" distB="0" distL="114300" distR="114300" simplePos="0" relativeHeight="251651072" behindDoc="0" locked="0" layoutInCell="1" allowOverlap="1" wp14:anchorId="6D15CE35" wp14:editId="142B9CD3">
              <wp:simplePos x="0" y="0"/>
              <wp:positionH relativeFrom="page">
                <wp:posOffset>3044190</wp:posOffset>
              </wp:positionH>
              <wp:positionV relativeFrom="page">
                <wp:posOffset>9934575</wp:posOffset>
              </wp:positionV>
              <wp:extent cx="3860165" cy="481330"/>
              <wp:effectExtent l="0" t="0" r="1270" b="4445"/>
              <wp:wrapNone/>
              <wp:docPr id="113" name="tbxOboz"/>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0165" cy="48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C959A" w14:textId="77777777" w:rsidR="00082DE7" w:rsidRDefault="00082DE7" w:rsidP="00527BCB">
                          <w:pPr>
                            <w:pStyle w:val="Twordnormal"/>
                            <w:ind w:firstLine="0"/>
                            <w:jc w:val="center"/>
                            <w:rPr>
                              <w:iCs/>
                              <w:szCs w:val="28"/>
                              <w:lang w:val="uk-UA"/>
                            </w:rPr>
                          </w:pPr>
                        </w:p>
                        <w:p w14:paraId="5CB3FF46" w14:textId="77777777" w:rsidR="00082DE7" w:rsidRPr="00C43627" w:rsidRDefault="00026AB9" w:rsidP="00026AB9">
                          <w:pPr>
                            <w:pStyle w:val="Twordnormal"/>
                            <w:ind w:firstLine="0"/>
                            <w:jc w:val="center"/>
                            <w:rPr>
                              <w:iCs/>
                              <w:szCs w:val="28"/>
                              <w:lang w:val="uk-UA"/>
                            </w:rPr>
                          </w:pPr>
                          <w:r w:rsidRPr="00026AB9">
                            <w:rPr>
                              <w:sz w:val="24"/>
                            </w:rPr>
                            <w:t>Продаж відходів/неліквідів виробництва</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5CE35" id="_x0000_t202" coordsize="21600,21600" o:spt="202" path="m,l,21600r21600,l21600,xe">
              <v:stroke joinstyle="miter"/>
              <v:path gradientshapeok="t" o:connecttype="rect"/>
            </v:shapetype>
            <v:shape id="tbxOboz" o:spid="_x0000_s1026" type="#_x0000_t202" style="position:absolute;margin-left:239.7pt;margin-top:782.25pt;width:303.95pt;height:37.9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" filled="f" stroked="f">
              <v:textbox inset=",0,,0">
                <w:txbxContent>
                  <w:p w14:paraId="2C6C959A" w14:textId="77777777" w:rsidR="00082DE7" w:rsidRDefault="00082DE7" w:rsidP="00527BCB">
                    <w:pPr>
                      <w:pStyle w:val="Twordnormal"/>
                      <w:ind w:firstLine="0"/>
                      <w:jc w:val="center"/>
                      <w:rPr>
                        <w:iCs/>
                        <w:szCs w:val="28"/>
                        <w:lang w:val="uk-UA"/>
                      </w:rPr>
                    </w:pPr>
                  </w:p>
                  <w:p w14:paraId="5CB3FF46" w14:textId="77777777" w:rsidR="00082DE7" w:rsidRPr="00C43627" w:rsidRDefault="00026AB9" w:rsidP="00026AB9">
                    <w:pPr>
                      <w:pStyle w:val="Twordnormal"/>
                      <w:ind w:firstLine="0"/>
                      <w:jc w:val="center"/>
                      <w:rPr>
                        <w:iCs/>
                        <w:szCs w:val="28"/>
                        <w:lang w:val="uk-UA"/>
                      </w:rPr>
                    </w:pPr>
                    <w:r w:rsidRPr="00026AB9">
                      <w:rPr>
                        <w:sz w:val="24"/>
                      </w:rPr>
                      <w:t>Продаж відходів/неліквідів виробництва</w:t>
                    </w:r>
                  </w:p>
                </w:txbxContent>
              </v:textbox>
              <w10:wrap anchorx="page" anchory="page"/>
            </v:shape>
          </w:pict>
        </mc:Fallback>
      </mc:AlternateContent>
    </w:r>
    <w:r>
      <w:rPr>
        <w:noProof/>
      </w:rPr>
      <mc:AlternateContent>
        <mc:Choice Requires="wps">
          <w:drawing>
            <wp:anchor distT="0" distB="0" distL="114300" distR="114300" simplePos="0" relativeHeight="251676672" behindDoc="0" locked="0" layoutInCell="1" allowOverlap="1" wp14:anchorId="7894CA13" wp14:editId="5719A463">
              <wp:simplePos x="0" y="0"/>
              <wp:positionH relativeFrom="page">
                <wp:posOffset>1799590</wp:posOffset>
              </wp:positionH>
              <wp:positionV relativeFrom="page">
                <wp:posOffset>9934575</wp:posOffset>
              </wp:positionV>
              <wp:extent cx="0" cy="534035"/>
              <wp:effectExtent l="18415" t="9525" r="10160" b="18415"/>
              <wp:wrapNone/>
              <wp:docPr id="112" name="Lin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2FAF7" id="Line 231" o:spid="_x0000_s1026" style="position:absolute;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1.7pt,782.25pt" to="141.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XwUDe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75648" behindDoc="0" locked="0" layoutInCell="1" allowOverlap="1" wp14:anchorId="7F1940CC" wp14:editId="26797FCF">
              <wp:simplePos x="0" y="0"/>
              <wp:positionH relativeFrom="page">
                <wp:posOffset>1443990</wp:posOffset>
              </wp:positionH>
              <wp:positionV relativeFrom="page">
                <wp:posOffset>10290810</wp:posOffset>
              </wp:positionV>
              <wp:extent cx="355600" cy="177800"/>
              <wp:effectExtent l="5715" t="13335" r="10160" b="8890"/>
              <wp:wrapNone/>
              <wp:docPr id="111"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25EE52" w14:textId="77777777" w:rsidR="00082DE7" w:rsidRPr="00DF2469" w:rsidRDefault="00082DE7" w:rsidP="00D4393F">
                          <w:pPr>
                            <w:pStyle w:val="Twordizme"/>
                          </w:pPr>
                          <w:r>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940CC" id="Text Box 230" o:spid="_x0000_s1027" type="#_x0000_t202" style="position:absolute;margin-left:113.7pt;margin-top:810.3pt;width:28pt;height:14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" filled="f" strokeweight=".5pt">
              <v:textbox inset="0,.5mm,0,0">
                <w:txbxContent>
                  <w:p w14:paraId="5825EE52" w14:textId="77777777" w:rsidR="00082DE7" w:rsidRPr="00DF2469" w:rsidRDefault="00082DE7" w:rsidP="00D4393F">
                    <w:pPr>
                      <w:pStyle w:val="Twordizme"/>
                    </w:pPr>
                    <w:r>
                      <w:t>Лист</w:t>
                    </w: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06D7C2BB" wp14:editId="36ABE721">
              <wp:simplePos x="0" y="0"/>
              <wp:positionH relativeFrom="page">
                <wp:posOffset>1443990</wp:posOffset>
              </wp:positionH>
              <wp:positionV relativeFrom="page">
                <wp:posOffset>10113010</wp:posOffset>
              </wp:positionV>
              <wp:extent cx="355600" cy="177800"/>
              <wp:effectExtent l="5715" t="6985" r="10160" b="5715"/>
              <wp:wrapNone/>
              <wp:docPr id="110" name="tbxIzm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D928CC"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7C2BB" id="tbxIzml" o:spid="_x0000_s1028" type="#_x0000_t202" style="position:absolute;margin-left:113.7pt;margin-top:796.3pt;width:28pt;height:14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NZDwIAAPw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" filled="f" strokeweight=".5pt">
              <v:textbox inset="0,.5mm,0,0">
                <w:txbxContent>
                  <w:p w14:paraId="7AD928CC" w14:textId="77777777" w:rsidR="00082DE7" w:rsidRPr="002979E3" w:rsidRDefault="00082DE7" w:rsidP="002979E3"/>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1E5633B6" wp14:editId="503E663B">
              <wp:simplePos x="0" y="0"/>
              <wp:positionH relativeFrom="page">
                <wp:posOffset>732790</wp:posOffset>
              </wp:positionH>
              <wp:positionV relativeFrom="page">
                <wp:posOffset>10290810</wp:posOffset>
              </wp:positionV>
              <wp:extent cx="2310765" cy="0"/>
              <wp:effectExtent l="18415" t="13335" r="13970" b="15240"/>
              <wp:wrapNone/>
              <wp:docPr id="109" name="Lin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07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E63F7" id="Line 228"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810.3pt" to="239.65pt,8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70528" behindDoc="0" locked="0" layoutInCell="1" allowOverlap="1" wp14:anchorId="6C0A944C" wp14:editId="4FC6A5C1">
              <wp:simplePos x="0" y="0"/>
              <wp:positionH relativeFrom="page">
                <wp:posOffset>3044190</wp:posOffset>
              </wp:positionH>
              <wp:positionV relativeFrom="page">
                <wp:posOffset>10469245</wp:posOffset>
              </wp:positionV>
              <wp:extent cx="1067435" cy="177800"/>
              <wp:effectExtent l="0" t="1270" r="3175" b="1905"/>
              <wp:wrapNone/>
              <wp:docPr id="108"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7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0D4FD" w14:textId="77777777" w:rsidR="00082DE7" w:rsidRPr="003A75B2" w:rsidRDefault="00082DE7" w:rsidP="00D4393F">
                          <w:pPr>
                            <w:pStyle w:val="Twordcopyformat"/>
                          </w:pPr>
                          <w:r>
                            <w:rPr>
                              <w:lang w:val="uk-UA"/>
                            </w:rPr>
                            <w:t>Копіював</w:t>
                          </w:r>
                          <w:r>
                            <w:t>:</w:t>
                          </w:r>
                        </w:p>
                        <w:p w14:paraId="62579EB0" w14:textId="77777777" w:rsidR="00082DE7" w:rsidRPr="00AF072F" w:rsidRDefault="00082DE7" w:rsidP="00D4393F">
                          <w:pPr>
                            <w:rP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A944C" id="Text Box 225" o:spid="_x0000_s1029" type="#_x0000_t202" style="position:absolute;margin-left:239.7pt;margin-top:824.35pt;width:84.05pt;height:1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" filled="f" stroked="f">
              <v:textbox inset="0,0,0,0">
                <w:txbxContent>
                  <w:p w14:paraId="0EE0D4FD" w14:textId="77777777" w:rsidR="00082DE7" w:rsidRPr="003A75B2" w:rsidRDefault="00082DE7" w:rsidP="00D4393F">
                    <w:pPr>
                      <w:pStyle w:val="Twordcopyformat"/>
                    </w:pPr>
                    <w:r>
                      <w:rPr>
                        <w:lang w:val="uk-UA"/>
                      </w:rPr>
                      <w:t>Копіював</w:t>
                    </w:r>
                    <w:r>
                      <w:t>:</w:t>
                    </w:r>
                  </w:p>
                  <w:p w14:paraId="62579EB0" w14:textId="77777777" w:rsidR="00082DE7" w:rsidRPr="00AF072F" w:rsidRDefault="00082DE7" w:rsidP="00D4393F">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6CE816E0" wp14:editId="359126A3">
              <wp:simplePos x="0" y="0"/>
              <wp:positionH relativeFrom="page">
                <wp:posOffset>6956425</wp:posOffset>
              </wp:positionH>
              <wp:positionV relativeFrom="page">
                <wp:posOffset>10469245</wp:posOffset>
              </wp:positionV>
              <wp:extent cx="355600" cy="177800"/>
              <wp:effectExtent l="3175" t="1270" r="3175" b="1905"/>
              <wp:wrapNone/>
              <wp:docPr id="107" name="tbxFrm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4BE768B" w14:textId="77777777" w:rsidR="00082DE7" w:rsidRPr="003A75B2" w:rsidRDefault="00082DE7" w:rsidP="00D4393F">
                          <w:pPr>
                            <w:pStyle w:val="Twordcopyformat"/>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816E0" id="tbxFrmt" o:spid="_x0000_s1030" type="#_x0000_t202" style="position:absolute;margin-left:547.75pt;margin-top:824.35pt;width:28pt;height:1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" filled="f" stroked="f" strokeweight="1.5pt">
              <v:textbox inset="0,0,0,0">
                <w:txbxContent>
                  <w:p w14:paraId="14BE768B" w14:textId="77777777" w:rsidR="00082DE7" w:rsidRPr="003A75B2" w:rsidRDefault="00082DE7" w:rsidP="00D4393F">
                    <w:pPr>
                      <w:pStyle w:val="Twordcopyformat"/>
                    </w:pPr>
                    <w:r>
                      <w:t>А4</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1EC2858A" wp14:editId="153F8899">
              <wp:simplePos x="0" y="0"/>
              <wp:positionH relativeFrom="page">
                <wp:posOffset>6422390</wp:posOffset>
              </wp:positionH>
              <wp:positionV relativeFrom="page">
                <wp:posOffset>10469245</wp:posOffset>
              </wp:positionV>
              <wp:extent cx="533400" cy="177800"/>
              <wp:effectExtent l="2540" t="1270" r="0" b="1905"/>
              <wp:wrapNone/>
              <wp:docPr id="106"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30F9C3D" w14:textId="77777777" w:rsidR="00082DE7" w:rsidRPr="003A75B2" w:rsidRDefault="00082DE7" w:rsidP="00D4393F">
                          <w:pPr>
                            <w:pStyle w:val="Twordcopyformat"/>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2858A" id="Text Box 223" o:spid="_x0000_s1031" type="#_x0000_t202" style="position:absolute;margin-left:505.7pt;margin-top:824.35pt;width:42pt;height:1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" filled="f" stroked="f" strokeweight="1.5pt">
              <v:textbox inset="0,0,0,0">
                <w:txbxContent>
                  <w:p w14:paraId="630F9C3D" w14:textId="77777777" w:rsidR="00082DE7" w:rsidRPr="003A75B2" w:rsidRDefault="00082DE7" w:rsidP="00D4393F">
                    <w:pPr>
                      <w:pStyle w:val="Twordcopyformat"/>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2789C3D8" wp14:editId="3E6013ED">
              <wp:simplePos x="0" y="0"/>
              <wp:positionH relativeFrom="page">
                <wp:posOffset>732790</wp:posOffset>
              </wp:positionH>
              <wp:positionV relativeFrom="page">
                <wp:posOffset>9934575</wp:posOffset>
              </wp:positionV>
              <wp:extent cx="6222365" cy="0"/>
              <wp:effectExtent l="18415" t="9525" r="17145" b="9525"/>
              <wp:wrapNone/>
              <wp:docPr id="105" name="Lin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23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1C65C" id="Line 222"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782.25pt" to="547.65pt,7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6B2AFE99" wp14:editId="45377852">
              <wp:simplePos x="0" y="0"/>
              <wp:positionH relativeFrom="page">
                <wp:posOffset>3044190</wp:posOffset>
              </wp:positionH>
              <wp:positionV relativeFrom="page">
                <wp:posOffset>9934575</wp:posOffset>
              </wp:positionV>
              <wp:extent cx="0" cy="534035"/>
              <wp:effectExtent l="15240" t="9525" r="13335" b="18415"/>
              <wp:wrapNone/>
              <wp:docPr id="104" name="Lin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82B93" id="Line 221"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39.7pt,782.25pt" to="239.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NX9jt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5408" behindDoc="0" locked="0" layoutInCell="1" allowOverlap="1" wp14:anchorId="6B761835" wp14:editId="1357A8EF">
              <wp:simplePos x="0" y="0"/>
              <wp:positionH relativeFrom="page">
                <wp:posOffset>2688590</wp:posOffset>
              </wp:positionH>
              <wp:positionV relativeFrom="page">
                <wp:posOffset>9934575</wp:posOffset>
              </wp:positionV>
              <wp:extent cx="0" cy="534035"/>
              <wp:effectExtent l="12065" t="9525" r="16510" b="18415"/>
              <wp:wrapNone/>
              <wp:docPr id="103" name="Lin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11FDF" id="Line 2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1.7pt,782.25pt" to="211.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4384" behindDoc="0" locked="0" layoutInCell="1" allowOverlap="1" wp14:anchorId="2C8BA75C" wp14:editId="3DA4260A">
              <wp:simplePos x="0" y="0"/>
              <wp:positionH relativeFrom="page">
                <wp:posOffset>2155190</wp:posOffset>
              </wp:positionH>
              <wp:positionV relativeFrom="page">
                <wp:posOffset>9934575</wp:posOffset>
              </wp:positionV>
              <wp:extent cx="0" cy="534035"/>
              <wp:effectExtent l="12065" t="9525" r="16510" b="18415"/>
              <wp:wrapNone/>
              <wp:docPr id="102"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FBC98" id="Line 219"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7pt,782.25pt" to="169.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3360" behindDoc="0" locked="0" layoutInCell="1" allowOverlap="1" wp14:anchorId="04A042E0" wp14:editId="6B7C880B">
              <wp:simplePos x="0" y="0"/>
              <wp:positionH relativeFrom="page">
                <wp:posOffset>1443990</wp:posOffset>
              </wp:positionH>
              <wp:positionV relativeFrom="page">
                <wp:posOffset>9934575</wp:posOffset>
              </wp:positionV>
              <wp:extent cx="0" cy="534035"/>
              <wp:effectExtent l="15240" t="9525" r="13335" b="18415"/>
              <wp:wrapNone/>
              <wp:docPr id="101" name="Lin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5754A" id="Line 218"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7pt,782.25pt" to="113.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2336" behindDoc="0" locked="0" layoutInCell="1" allowOverlap="1" wp14:anchorId="133245AC" wp14:editId="095FCC15">
              <wp:simplePos x="0" y="0"/>
              <wp:positionH relativeFrom="page">
                <wp:posOffset>1088390</wp:posOffset>
              </wp:positionH>
              <wp:positionV relativeFrom="page">
                <wp:posOffset>9934575</wp:posOffset>
              </wp:positionV>
              <wp:extent cx="0" cy="534035"/>
              <wp:effectExtent l="12065" t="9525" r="16510" b="18415"/>
              <wp:wrapNone/>
              <wp:docPr id="100" name="Lin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2E46B" id="Line 217"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7pt,782.25pt" to="85.7pt,8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" strokeweight="1.5pt">
              <w10:wrap anchorx="page" anchory="page"/>
            </v:line>
          </w:pict>
        </mc:Fallback>
      </mc:AlternateContent>
    </w:r>
    <w:r>
      <w:rPr>
        <w:noProof/>
      </w:rPr>
      <mc:AlternateContent>
        <mc:Choice Requires="wps">
          <w:drawing>
            <wp:anchor distT="0" distB="0" distL="114300" distR="114300" simplePos="0" relativeHeight="251661312" behindDoc="0" locked="0" layoutInCell="1" allowOverlap="1" wp14:anchorId="0AA7971A" wp14:editId="416579A9">
              <wp:simplePos x="0" y="0"/>
              <wp:positionH relativeFrom="page">
                <wp:posOffset>732790</wp:posOffset>
              </wp:positionH>
              <wp:positionV relativeFrom="page">
                <wp:posOffset>10469245</wp:posOffset>
              </wp:positionV>
              <wp:extent cx="6222365" cy="0"/>
              <wp:effectExtent l="18415" t="10795" r="17145" b="17780"/>
              <wp:wrapNone/>
              <wp:docPr id="99" name="Lin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23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073FE" id="Line 216"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824.35pt" to="547.65pt,8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" strokeweight="1.5pt">
              <w10:wrap anchorx="page" anchory="page"/>
            </v:line>
          </w:pict>
        </mc:Fallback>
      </mc:AlternateContent>
    </w:r>
    <w:r>
      <w:rPr>
        <w:noProof/>
      </w:rPr>
      <mc:AlternateContent>
        <mc:Choice Requires="wps">
          <w:drawing>
            <wp:anchor distT="0" distB="0" distL="114300" distR="114300" simplePos="0" relativeHeight="251659264" behindDoc="0" locked="0" layoutInCell="1" allowOverlap="1" wp14:anchorId="5A5C7C16" wp14:editId="0BD221DF">
              <wp:simplePos x="0" y="0"/>
              <wp:positionH relativeFrom="page">
                <wp:posOffset>306070</wp:posOffset>
              </wp:positionH>
              <wp:positionV relativeFrom="page">
                <wp:posOffset>7440930</wp:posOffset>
              </wp:positionV>
              <wp:extent cx="177800" cy="890270"/>
              <wp:effectExtent l="10795" t="11430" r="11430" b="12700"/>
              <wp:wrapNone/>
              <wp:docPr id="98"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890270"/>
                      </a:xfrm>
                      <a:prstGeom prst="rect">
                        <a:avLst/>
                      </a:prstGeom>
                      <a:solidFill>
                        <a:srgbClr val="FFFFFF"/>
                      </a:solidFill>
                      <a:ln w="19050">
                        <a:solidFill>
                          <a:srgbClr val="000000"/>
                        </a:solidFill>
                        <a:miter lim="800000"/>
                        <a:headEnd/>
                        <a:tailEnd/>
                      </a:ln>
                    </wps:spPr>
                    <wps:txbx>
                      <w:txbxContent>
                        <w:p w14:paraId="6706355A" w14:textId="77777777" w:rsidR="00082DE7" w:rsidRPr="00920A24" w:rsidRDefault="00082DE7" w:rsidP="00D4393F">
                          <w:pPr>
                            <w:pStyle w:val="Twordaddfieldheads"/>
                          </w:pPr>
                          <w:r>
                            <w:t>Вза</w:t>
                          </w:r>
                          <w:r>
                            <w:rPr>
                              <w:lang w:val="uk-UA"/>
                            </w:rPr>
                            <w:t>м</w:t>
                          </w:r>
                          <w:r>
                            <w:t xml:space="preserve">. </w:t>
                          </w:r>
                          <w:r>
                            <w:rPr>
                              <w:lang w:val="uk-UA"/>
                            </w:rPr>
                            <w:t>і</w:t>
                          </w:r>
                          <w:r>
                            <w:t>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C7C16" id="Text Box 214" o:spid="_x0000_s1032" type="#_x0000_t202" style="position:absolute;margin-left:24.1pt;margin-top:585.9pt;width:14pt;height:70.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" strokeweight="1.5pt">
              <v:textbox style="layout-flow:vertical;mso-layout-flow-alt:bottom-to-top" inset="0,0,0,0">
                <w:txbxContent>
                  <w:p w14:paraId="6706355A" w14:textId="77777777" w:rsidR="00082DE7" w:rsidRPr="00920A24" w:rsidRDefault="00082DE7" w:rsidP="00D4393F">
                    <w:pPr>
                      <w:pStyle w:val="Twordaddfieldheads"/>
                    </w:pPr>
                    <w:r>
                      <w:t>Вза</w:t>
                    </w:r>
                    <w:r>
                      <w:rPr>
                        <w:lang w:val="uk-UA"/>
                      </w:rPr>
                      <w:t>м</w:t>
                    </w:r>
                    <w:r>
                      <w:t xml:space="preserve">. </w:t>
                    </w:r>
                    <w:r>
                      <w:rPr>
                        <w:lang w:val="uk-UA"/>
                      </w:rPr>
                      <w:t>і</w:t>
                    </w:r>
                    <w:r>
                      <w:t>нв. №</w:t>
                    </w:r>
                  </w:p>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1" allowOverlap="1" wp14:anchorId="29114850" wp14:editId="0B825411">
              <wp:simplePos x="0" y="0"/>
              <wp:positionH relativeFrom="page">
                <wp:posOffset>483870</wp:posOffset>
              </wp:positionH>
              <wp:positionV relativeFrom="page">
                <wp:posOffset>7440930</wp:posOffset>
              </wp:positionV>
              <wp:extent cx="248920" cy="890270"/>
              <wp:effectExtent l="17145" t="11430" r="10160" b="12700"/>
              <wp:wrapNone/>
              <wp:docPr id="97" name="tbxInvz"/>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890270"/>
                      </a:xfrm>
                      <a:prstGeom prst="rect">
                        <a:avLst/>
                      </a:prstGeom>
                      <a:solidFill>
                        <a:srgbClr val="FFFFFF"/>
                      </a:solidFill>
                      <a:ln w="19050">
                        <a:solidFill>
                          <a:srgbClr val="000000"/>
                        </a:solidFill>
                        <a:miter lim="800000"/>
                        <a:headEnd/>
                        <a:tailEnd/>
                      </a:ln>
                    </wps:spPr>
                    <wps:txbx>
                      <w:txbxContent>
                        <w:p w14:paraId="62AD7AF6" w14:textId="77777777" w:rsidR="00082DE7" w:rsidRPr="00693C49" w:rsidRDefault="00082DE7" w:rsidP="00693C49"/>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14850" id="tbxInvz" o:spid="_x0000_s1033" type="#_x0000_t202" style="position:absolute;margin-left:38.1pt;margin-top:585.9pt;width:19.6pt;height:70.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" strokeweight="1.5pt">
              <v:textbox style="layout-flow:vertical;mso-layout-flow-alt:bottom-to-top" inset="1mm,1mm,0,0">
                <w:txbxContent>
                  <w:p w14:paraId="62AD7AF6" w14:textId="77777777" w:rsidR="00082DE7" w:rsidRPr="00693C49" w:rsidRDefault="00082DE7" w:rsidP="00693C49"/>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170FE341" wp14:editId="334EF029">
              <wp:simplePos x="0" y="0"/>
              <wp:positionH relativeFrom="page">
                <wp:posOffset>306070</wp:posOffset>
              </wp:positionH>
              <wp:positionV relativeFrom="page">
                <wp:posOffset>8331835</wp:posOffset>
              </wp:positionV>
              <wp:extent cx="177800" cy="1246505"/>
              <wp:effectExtent l="10795" t="16510" r="11430" b="13335"/>
              <wp:wrapNone/>
              <wp:docPr id="96"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246505"/>
                      </a:xfrm>
                      <a:prstGeom prst="rect">
                        <a:avLst/>
                      </a:prstGeom>
                      <a:solidFill>
                        <a:srgbClr val="FFFFFF"/>
                      </a:solidFill>
                      <a:ln w="19050">
                        <a:solidFill>
                          <a:srgbClr val="000000"/>
                        </a:solidFill>
                        <a:miter lim="800000"/>
                        <a:headEnd/>
                        <a:tailEnd/>
                      </a:ln>
                    </wps:spPr>
                    <wps:txbx>
                      <w:txbxContent>
                        <w:p w14:paraId="7557D117" w14:textId="77777777" w:rsidR="00082DE7" w:rsidRPr="00FA5B34" w:rsidRDefault="00082DE7" w:rsidP="00D4393F">
                          <w:pPr>
                            <w:pStyle w:val="Twordaddfieldheads"/>
                          </w:pPr>
                          <w:r>
                            <w:t>П</w:t>
                          </w:r>
                          <w:r>
                            <w:rPr>
                              <w:lang w:val="uk-UA"/>
                            </w:rPr>
                            <w:t>і</w:t>
                          </w:r>
                          <w:r>
                            <w:t xml:space="preserve">дп. </w:t>
                          </w:r>
                          <w:r>
                            <w:rPr>
                              <w:lang w:val="uk-UA"/>
                            </w:rPr>
                            <w:t>і</w:t>
                          </w:r>
                          <w:r w:rsidRPr="00B9371F">
                            <w:t xml:space="preserve"> дата</w:t>
                          </w:r>
                        </w:p>
                        <w:p w14:paraId="44FD4A21" w14:textId="77777777" w:rsidR="00082DE7" w:rsidRPr="00AF072F" w:rsidRDefault="00082DE7" w:rsidP="00D4393F">
                          <w:pPr>
                            <w:rPr>
                              <w:szCs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FE341" id="Text Box 212" o:spid="_x0000_s1034" type="#_x0000_t202" style="position:absolute;margin-left:24.1pt;margin-top:656.05pt;width:14pt;height:9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" strokeweight="1.5pt">
              <v:textbox style="layout-flow:vertical;mso-layout-flow-alt:bottom-to-top" inset="0,0,0,0">
                <w:txbxContent>
                  <w:p w14:paraId="7557D117" w14:textId="77777777" w:rsidR="00082DE7" w:rsidRPr="00FA5B34" w:rsidRDefault="00082DE7" w:rsidP="00D4393F">
                    <w:pPr>
                      <w:pStyle w:val="Twordaddfieldheads"/>
                    </w:pPr>
                    <w:r>
                      <w:t>П</w:t>
                    </w:r>
                    <w:r>
                      <w:rPr>
                        <w:lang w:val="uk-UA"/>
                      </w:rPr>
                      <w:t>і</w:t>
                    </w:r>
                    <w:r>
                      <w:t xml:space="preserve">дп. </w:t>
                    </w:r>
                    <w:r>
                      <w:rPr>
                        <w:lang w:val="uk-UA"/>
                      </w:rPr>
                      <w:t>і</w:t>
                    </w:r>
                    <w:r w:rsidRPr="00B9371F">
                      <w:t xml:space="preserve"> дата</w:t>
                    </w:r>
                  </w:p>
                  <w:p w14:paraId="44FD4A21" w14:textId="77777777" w:rsidR="00082DE7" w:rsidRPr="00AF072F" w:rsidRDefault="00082DE7" w:rsidP="00D4393F">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56192" behindDoc="0" locked="0" layoutInCell="1" allowOverlap="1" wp14:anchorId="578E054F" wp14:editId="1D042B47">
              <wp:simplePos x="0" y="0"/>
              <wp:positionH relativeFrom="page">
                <wp:posOffset>483870</wp:posOffset>
              </wp:positionH>
              <wp:positionV relativeFrom="page">
                <wp:posOffset>8331835</wp:posOffset>
              </wp:positionV>
              <wp:extent cx="248920" cy="1246505"/>
              <wp:effectExtent l="17145" t="16510" r="10160" b="13335"/>
              <wp:wrapNone/>
              <wp:docPr id="95" name="tbxInp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1246505"/>
                      </a:xfrm>
                      <a:prstGeom prst="rect">
                        <a:avLst/>
                      </a:prstGeom>
                      <a:solidFill>
                        <a:srgbClr val="FFFFFF"/>
                      </a:solidFill>
                      <a:ln w="19050">
                        <a:solidFill>
                          <a:srgbClr val="000000"/>
                        </a:solidFill>
                        <a:miter lim="800000"/>
                        <a:headEnd/>
                        <a:tailEnd/>
                      </a:ln>
                    </wps:spPr>
                    <wps:txbx>
                      <w:txbxContent>
                        <w:p w14:paraId="745ABA4A" w14:textId="77777777" w:rsidR="00082DE7" w:rsidRPr="00693C49" w:rsidRDefault="00082DE7" w:rsidP="00693C49">
                          <w:pPr>
                            <w:rPr>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8E054F" id="tbxInpd" o:spid="_x0000_s1035" type="#_x0000_t202" style="position:absolute;margin-left:38.1pt;margin-top:656.05pt;width:19.6pt;height:98.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" strokeweight="1.5pt">
              <v:textbox style="layout-flow:vertical;mso-layout-flow-alt:bottom-to-top" inset="1mm,1mm,0,0">
                <w:txbxContent>
                  <w:p w14:paraId="745ABA4A" w14:textId="77777777" w:rsidR="00082DE7" w:rsidRPr="00693C49" w:rsidRDefault="00082DE7" w:rsidP="00693C49">
                    <w:pPr>
                      <w:rPr>
                        <w:szCs w:val="20"/>
                      </w:rPr>
                    </w:pPr>
                  </w:p>
                </w:txbxContent>
              </v:textbox>
              <w10:wrap anchorx="page" anchory="page"/>
            </v:shape>
          </w:pict>
        </mc:Fallback>
      </mc:AlternateContent>
    </w:r>
    <w:r>
      <w:rPr>
        <w:noProof/>
      </w:rPr>
      <mc:AlternateContent>
        <mc:Choice Requires="wps">
          <w:drawing>
            <wp:anchor distT="0" distB="0" distL="114300" distR="114300" simplePos="0" relativeHeight="251655168" behindDoc="0" locked="0" layoutInCell="1" allowOverlap="1" wp14:anchorId="7E6E9996" wp14:editId="34C5AA13">
              <wp:simplePos x="0" y="0"/>
              <wp:positionH relativeFrom="page">
                <wp:posOffset>306070</wp:posOffset>
              </wp:positionH>
              <wp:positionV relativeFrom="page">
                <wp:posOffset>9578340</wp:posOffset>
              </wp:positionV>
              <wp:extent cx="177800" cy="890270"/>
              <wp:effectExtent l="10795" t="15240" r="11430" b="18415"/>
              <wp:wrapNone/>
              <wp:docPr id="94"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89027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9D9031" w14:textId="77777777" w:rsidR="00082DE7" w:rsidRPr="00A01018" w:rsidRDefault="00082DE7" w:rsidP="00D4393F">
                          <w:pPr>
                            <w:pStyle w:val="Twordaddfieldheads"/>
                            <w:rPr>
                              <w:lang w:val="uk-UA"/>
                            </w:rPr>
                          </w:pPr>
                          <w:r>
                            <w:rPr>
                              <w:lang w:val="uk-UA"/>
                            </w:rPr>
                            <w:t>І</w:t>
                          </w:r>
                          <w:r w:rsidRPr="0068301B">
                            <w:t xml:space="preserve">нв. № </w:t>
                          </w:r>
                          <w:r>
                            <w:rPr>
                              <w:lang w:val="uk-UA"/>
                            </w:rPr>
                            <w:t>ориг..</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E9996" id="Text Box 210" o:spid="_x0000_s1036" type="#_x0000_t202" style="position:absolute;margin-left:24.1pt;margin-top:754.2pt;width:14pt;height:70.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" filled="f" strokeweight="1.5pt">
              <v:textbox style="layout-flow:vertical;mso-layout-flow-alt:bottom-to-top" inset="0,0,0,0">
                <w:txbxContent>
                  <w:p w14:paraId="219D9031" w14:textId="77777777" w:rsidR="00082DE7" w:rsidRPr="00A01018" w:rsidRDefault="00082DE7" w:rsidP="00D4393F">
                    <w:pPr>
                      <w:pStyle w:val="Twordaddfieldheads"/>
                      <w:rPr>
                        <w:lang w:val="uk-UA"/>
                      </w:rPr>
                    </w:pPr>
                    <w:r>
                      <w:rPr>
                        <w:lang w:val="uk-UA"/>
                      </w:rPr>
                      <w:t>І</w:t>
                    </w:r>
                    <w:r w:rsidRPr="0068301B">
                      <w:t xml:space="preserve">нв. № </w:t>
                    </w:r>
                    <w:r>
                      <w:rPr>
                        <w:lang w:val="uk-UA"/>
                      </w:rPr>
                      <w:t>ориг..</w:t>
                    </w:r>
                  </w:p>
                </w:txbxContent>
              </v:textbox>
              <w10:wrap anchorx="page" anchory="page"/>
            </v:shape>
          </w:pict>
        </mc:Fallback>
      </mc:AlternateContent>
    </w:r>
    <w:r>
      <w:rPr>
        <w:noProof/>
      </w:rPr>
      <mc:AlternateContent>
        <mc:Choice Requires="wps">
          <w:drawing>
            <wp:anchor distT="0" distB="0" distL="114300" distR="114300" simplePos="0" relativeHeight="251654144" behindDoc="0" locked="0" layoutInCell="1" allowOverlap="1" wp14:anchorId="7407134A" wp14:editId="59FB9754">
              <wp:simplePos x="0" y="0"/>
              <wp:positionH relativeFrom="page">
                <wp:posOffset>483870</wp:posOffset>
              </wp:positionH>
              <wp:positionV relativeFrom="page">
                <wp:posOffset>9578340</wp:posOffset>
              </wp:positionV>
              <wp:extent cx="248920" cy="890270"/>
              <wp:effectExtent l="17145" t="15240" r="10160" b="18415"/>
              <wp:wrapNone/>
              <wp:docPr id="93" name="tbxInp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20" cy="890270"/>
                      </a:xfrm>
                      <a:prstGeom prst="rect">
                        <a:avLst/>
                      </a:prstGeom>
                      <a:solidFill>
                        <a:srgbClr val="FFFFFF"/>
                      </a:solidFill>
                      <a:ln w="19050">
                        <a:solidFill>
                          <a:srgbClr val="000000"/>
                        </a:solidFill>
                        <a:miter lim="800000"/>
                        <a:headEnd/>
                        <a:tailEnd/>
                      </a:ln>
                    </wps:spPr>
                    <wps:txbx>
                      <w:txbxContent>
                        <w:p w14:paraId="14FE8DD6" w14:textId="77777777" w:rsidR="00082DE7" w:rsidRPr="00901D73" w:rsidRDefault="00082DE7"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7134A" id="tbxInpo" o:spid="_x0000_s1037" type="#_x0000_t202" style="position:absolute;margin-left:38.1pt;margin-top:754.2pt;width:19.6pt;height:70.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" strokeweight="1.5pt">
              <v:textbox style="layout-flow:vertical;mso-layout-flow-alt:bottom-to-top" inset="1mm,1mm,0,0">
                <w:txbxContent>
                  <w:p w14:paraId="14FE8DD6" w14:textId="77777777" w:rsidR="00082DE7" w:rsidRPr="00901D73" w:rsidRDefault="00082DE7" w:rsidP="00D4393F">
                    <w:pPr>
                      <w:jc w:val="center"/>
                      <w:rPr>
                        <w:rFonts w:ascii="Arial" w:hAnsi="Arial"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4E7BEB34" wp14:editId="0C11BBAC">
              <wp:simplePos x="0" y="0"/>
              <wp:positionH relativeFrom="page">
                <wp:posOffset>6956425</wp:posOffset>
              </wp:positionH>
              <wp:positionV relativeFrom="page">
                <wp:posOffset>10184130</wp:posOffset>
              </wp:positionV>
              <wp:extent cx="355600" cy="285115"/>
              <wp:effectExtent l="12700" t="11430" r="12700" b="17780"/>
              <wp:wrapNone/>
              <wp:docPr id="92" name="tbx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2851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A34F79" w14:textId="77777777" w:rsidR="00082DE7" w:rsidRPr="00D972B8" w:rsidRDefault="00082DE7" w:rsidP="00D972B8">
                          <w:pPr>
                            <w:jc w:val="center"/>
                            <w:rPr>
                              <w:rFonts w:ascii="ISOCPEUR" w:hAnsi="ISOCPEU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BEB34" id="tbxPage" o:spid="_x0000_s1038" type="#_x0000_t202" style="position:absolute;margin-left:547.75pt;margin-top:801.9pt;width:28pt;height:22.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" filled="f" strokeweight="1.5pt">
              <v:textbox inset="0,0,0,0">
                <w:txbxContent>
                  <w:p w14:paraId="3DA34F79" w14:textId="77777777" w:rsidR="00082DE7" w:rsidRPr="00D972B8" w:rsidRDefault="00082DE7" w:rsidP="00D972B8">
                    <w:pPr>
                      <w:jc w:val="center"/>
                      <w:rPr>
                        <w:rFonts w:ascii="ISOCPEUR" w:hAnsi="ISOCPEUR"/>
                        <w:szCs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2FB0455" wp14:editId="587A16B7">
              <wp:simplePos x="0" y="0"/>
              <wp:positionH relativeFrom="page">
                <wp:posOffset>6956425</wp:posOffset>
              </wp:positionH>
              <wp:positionV relativeFrom="page">
                <wp:posOffset>9934575</wp:posOffset>
              </wp:positionV>
              <wp:extent cx="355600" cy="249555"/>
              <wp:effectExtent l="12700" t="9525" r="12700" b="17145"/>
              <wp:wrapNone/>
              <wp:docPr id="91"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2495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BF565C" w14:textId="77777777" w:rsidR="00082DE7" w:rsidRPr="003A75B2" w:rsidRDefault="00082DE7" w:rsidP="00D4393F">
                          <w:pPr>
                            <w:pStyle w:val="Twordlitlistlistov"/>
                          </w:pPr>
                          <w:r>
                            <w:t>Лист</w:t>
                          </w:r>
                        </w:p>
                        <w:p w14:paraId="0E60FD36" w14:textId="77777777" w:rsidR="00082DE7" w:rsidRPr="00CA2394" w:rsidRDefault="00082DE7" w:rsidP="00D4393F">
                          <w:pPr>
                            <w:rPr>
                              <w:szCs w:val="18"/>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B0455" id="Text Box 207" o:spid="_x0000_s1039" type="#_x0000_t202" style="position:absolute;margin-left:547.75pt;margin-top:782.25pt;width:28pt;height:19.6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" filled="f" strokeweight="1.5pt">
              <v:textbox inset="0,1mm,0,0">
                <w:txbxContent>
                  <w:p w14:paraId="73BF565C" w14:textId="77777777" w:rsidR="00082DE7" w:rsidRPr="003A75B2" w:rsidRDefault="00082DE7" w:rsidP="00D4393F">
                    <w:pPr>
                      <w:pStyle w:val="Twordlitlistlistov"/>
                    </w:pPr>
                    <w:r>
                      <w:t>Лист</w:t>
                    </w:r>
                  </w:p>
                  <w:p w14:paraId="0E60FD36" w14:textId="77777777" w:rsidR="00082DE7" w:rsidRPr="00CA2394" w:rsidRDefault="00082DE7" w:rsidP="00D4393F">
                    <w:pPr>
                      <w:rPr>
                        <w:szCs w:val="18"/>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2E1ED91" wp14:editId="71E507C1">
              <wp:simplePos x="0" y="0"/>
              <wp:positionH relativeFrom="page">
                <wp:posOffset>2688590</wp:posOffset>
              </wp:positionH>
              <wp:positionV relativeFrom="page">
                <wp:posOffset>10290810</wp:posOffset>
              </wp:positionV>
              <wp:extent cx="355600" cy="177800"/>
              <wp:effectExtent l="12065" t="13335" r="13335" b="8890"/>
              <wp:wrapNone/>
              <wp:docPr id="90"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C92AB3" w14:textId="77777777" w:rsidR="00082DE7" w:rsidRPr="009155C0" w:rsidRDefault="00082DE7" w:rsidP="00D4393F">
                          <w:pPr>
                            <w:pStyle w:val="Twordizme"/>
                          </w:pPr>
                          <w:r w:rsidRPr="009155C0">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1ED91" id="Text Box 205" o:spid="_x0000_s1040" type="#_x0000_t202" style="position:absolute;margin-left:211.7pt;margin-top:810.3pt;width:28pt;height:14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" filled="f" strokeweight=".5pt">
              <v:textbox inset="0,.5mm,0,0">
                <w:txbxContent>
                  <w:p w14:paraId="32C92AB3" w14:textId="77777777" w:rsidR="00082DE7" w:rsidRPr="009155C0" w:rsidRDefault="00082DE7" w:rsidP="00D4393F">
                    <w:pPr>
                      <w:pStyle w:val="Twordizme"/>
                    </w:pPr>
                    <w:r w:rsidRPr="009155C0">
                      <w:t>Дата</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6063D8D3" wp14:editId="1817FA0E">
              <wp:simplePos x="0" y="0"/>
              <wp:positionH relativeFrom="page">
                <wp:posOffset>2688590</wp:posOffset>
              </wp:positionH>
              <wp:positionV relativeFrom="page">
                <wp:posOffset>10113010</wp:posOffset>
              </wp:positionV>
              <wp:extent cx="355600" cy="177800"/>
              <wp:effectExtent l="12065" t="6985" r="13335" b="5715"/>
              <wp:wrapNone/>
              <wp:docPr id="89" name="tbxIzm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47F809" w14:textId="77777777" w:rsidR="00082DE7" w:rsidRPr="00AF072F" w:rsidRDefault="00082DE7" w:rsidP="00D4393F">
                          <w:pPr>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3D8D3" id="tbxIzmd" o:spid="_x0000_s1041" type="#_x0000_t202" style="position:absolute;margin-left:211.7pt;margin-top:796.3pt;width:28pt;height:14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" filled="f" strokeweight=".5pt">
              <v:textbox inset="0,.5mm,0,0">
                <w:txbxContent>
                  <w:p w14:paraId="1247F809" w14:textId="77777777" w:rsidR="00082DE7" w:rsidRPr="00AF072F" w:rsidRDefault="00082DE7" w:rsidP="00D4393F">
                    <w:pPr>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8000" behindDoc="0" locked="0" layoutInCell="1" allowOverlap="1" wp14:anchorId="7181FEE0" wp14:editId="2B1BE1A5">
              <wp:simplePos x="0" y="0"/>
              <wp:positionH relativeFrom="page">
                <wp:posOffset>2155190</wp:posOffset>
              </wp:positionH>
              <wp:positionV relativeFrom="page">
                <wp:posOffset>10290810</wp:posOffset>
              </wp:positionV>
              <wp:extent cx="532765" cy="177800"/>
              <wp:effectExtent l="12065" t="13335" r="7620" b="8890"/>
              <wp:wrapNone/>
              <wp:docPr id="88"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5A7168" w14:textId="77777777" w:rsidR="00082DE7" w:rsidRPr="00DF2469" w:rsidRDefault="00082DE7" w:rsidP="00D4393F">
                          <w:pPr>
                            <w:pStyle w:val="Twordizme"/>
                          </w:pPr>
                          <w:r>
                            <w:t>П</w:t>
                          </w:r>
                          <w:r>
                            <w:rPr>
                              <w:lang w:val="uk-UA"/>
                            </w:rPr>
                            <w:t>і</w:t>
                          </w:r>
                          <w:r>
                            <w:t>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1FEE0" id="Text Box 203" o:spid="_x0000_s1042" type="#_x0000_t202" style="position:absolute;margin-left:169.7pt;margin-top:810.3pt;width:41.95pt;height:14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" filled="f" strokeweight=".5pt">
              <v:textbox inset="0,.5mm,0,0">
                <w:txbxContent>
                  <w:p w14:paraId="0B5A7168" w14:textId="77777777" w:rsidR="00082DE7" w:rsidRPr="00DF2469" w:rsidRDefault="00082DE7" w:rsidP="00D4393F">
                    <w:pPr>
                      <w:pStyle w:val="Twordizme"/>
                    </w:pPr>
                    <w:r>
                      <w:t>П</w:t>
                    </w:r>
                    <w:r>
                      <w:rPr>
                        <w:lang w:val="uk-UA"/>
                      </w:rPr>
                      <w:t>і</w:t>
                    </w:r>
                    <w:r>
                      <w:t>дп.</w:t>
                    </w:r>
                  </w:p>
                </w:txbxContent>
              </v:textbox>
              <w10:wrap anchorx="page" anchory="page"/>
            </v:shape>
          </w:pict>
        </mc:Fallback>
      </mc:AlternateContent>
    </w:r>
    <w:r>
      <w:rPr>
        <w:noProof/>
      </w:rPr>
      <mc:AlternateContent>
        <mc:Choice Requires="wps">
          <w:drawing>
            <wp:anchor distT="0" distB="0" distL="114300" distR="114300" simplePos="0" relativeHeight="251646976" behindDoc="0" locked="0" layoutInCell="1" allowOverlap="1" wp14:anchorId="231BCA9E" wp14:editId="5255109E">
              <wp:simplePos x="0" y="0"/>
              <wp:positionH relativeFrom="page">
                <wp:posOffset>2155190</wp:posOffset>
              </wp:positionH>
              <wp:positionV relativeFrom="page">
                <wp:posOffset>10113010</wp:posOffset>
              </wp:positionV>
              <wp:extent cx="532765" cy="177800"/>
              <wp:effectExtent l="12065" t="6985" r="7620" b="5715"/>
              <wp:wrapNone/>
              <wp:docPr id="87"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489E5" w14:textId="77777777" w:rsidR="00082DE7" w:rsidRDefault="00082DE7" w:rsidP="00D4393F">
                          <w:pPr>
                            <w:pStyle w:val="Tworddate"/>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BCA9E" id="Text Box 202" o:spid="_x0000_s1043" type="#_x0000_t202" style="position:absolute;margin-left:169.7pt;margin-top:796.3pt;width:41.95pt;height:14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" filled="f" strokeweight=".5pt">
              <v:textbox inset="0,.5mm,0,0">
                <w:txbxContent>
                  <w:p w14:paraId="23B489E5" w14:textId="77777777" w:rsidR="00082DE7" w:rsidRDefault="00082DE7" w:rsidP="00D4393F">
                    <w:pPr>
                      <w:pStyle w:val="Tworddate"/>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7C38D0F5" wp14:editId="02E47772">
              <wp:simplePos x="0" y="0"/>
              <wp:positionH relativeFrom="page">
                <wp:posOffset>1799590</wp:posOffset>
              </wp:positionH>
              <wp:positionV relativeFrom="page">
                <wp:posOffset>10290810</wp:posOffset>
              </wp:positionV>
              <wp:extent cx="355600" cy="177800"/>
              <wp:effectExtent l="8890" t="13335" r="6985" b="8890"/>
              <wp:wrapNone/>
              <wp:docPr id="86"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639804" w14:textId="77777777" w:rsidR="00082DE7" w:rsidRPr="00DF2469" w:rsidRDefault="00082DE7" w:rsidP="00D4393F">
                          <w:pPr>
                            <w:pStyle w:val="Twordizme"/>
                            <w:rPr>
                              <w:szCs w:val="20"/>
                            </w:rPr>
                          </w:pPr>
                          <w:r>
                            <w:t>№ док.</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8D0F5" id="Text Box 201" o:spid="_x0000_s1044" type="#_x0000_t202" style="position:absolute;margin-left:141.7pt;margin-top:810.3pt;width:28pt;height:14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" filled="f" strokeweight=".5pt">
              <v:textbox inset="0,.5mm,0,0">
                <w:txbxContent>
                  <w:p w14:paraId="01639804" w14:textId="77777777" w:rsidR="00082DE7" w:rsidRPr="00DF2469" w:rsidRDefault="00082DE7" w:rsidP="00D4393F">
                    <w:pPr>
                      <w:pStyle w:val="Twordizme"/>
                      <w:rPr>
                        <w:szCs w:val="20"/>
                      </w:rPr>
                    </w:pPr>
                    <w:r>
                      <w:t>№ док.</w:t>
                    </w: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2AB544BC" wp14:editId="0DDBEC6F">
              <wp:simplePos x="0" y="0"/>
              <wp:positionH relativeFrom="page">
                <wp:posOffset>1799590</wp:posOffset>
              </wp:positionH>
              <wp:positionV relativeFrom="page">
                <wp:posOffset>10113010</wp:posOffset>
              </wp:positionV>
              <wp:extent cx="355600" cy="177800"/>
              <wp:effectExtent l="8890" t="6985" r="6985" b="5715"/>
              <wp:wrapNone/>
              <wp:docPr id="85" name="tbxNdoc"/>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245432" w14:textId="77777777" w:rsidR="00082DE7" w:rsidRPr="00DF2469" w:rsidRDefault="00082DE7" w:rsidP="00D4393F">
                          <w:pPr>
                            <w:pStyle w:val="Twordizme"/>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544BC" id="tbxNdoc" o:spid="_x0000_s1045" type="#_x0000_t202" style="position:absolute;margin-left:141.7pt;margin-top:796.3pt;width:28pt;height:14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" filled="f" strokeweight=".5pt">
              <v:textbox inset="0,.5mm,0,0">
                <w:txbxContent>
                  <w:p w14:paraId="71245432" w14:textId="77777777" w:rsidR="00082DE7" w:rsidRPr="00DF2469" w:rsidRDefault="00082DE7" w:rsidP="00D4393F">
                    <w:pPr>
                      <w:pStyle w:val="Twordizme"/>
                    </w:pP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071AB259" wp14:editId="62A61733">
              <wp:simplePos x="0" y="0"/>
              <wp:positionH relativeFrom="page">
                <wp:posOffset>1088390</wp:posOffset>
              </wp:positionH>
              <wp:positionV relativeFrom="page">
                <wp:posOffset>10290810</wp:posOffset>
              </wp:positionV>
              <wp:extent cx="355600" cy="177800"/>
              <wp:effectExtent l="12065" t="13335" r="13335" b="8890"/>
              <wp:wrapNone/>
              <wp:docPr id="84"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463C69" w14:textId="77777777" w:rsidR="00082DE7" w:rsidRPr="00DF2469" w:rsidRDefault="00082DE7" w:rsidP="00D4393F">
                          <w:pPr>
                            <w:pStyle w:val="Twordizme"/>
                            <w:rPr>
                              <w:szCs w:val="20"/>
                            </w:rPr>
                          </w:pPr>
                          <w:r>
                            <w:t>К</w:t>
                          </w:r>
                          <w:r>
                            <w:rPr>
                              <w:lang w:val="uk-UA"/>
                            </w:rPr>
                            <w:t>і</w:t>
                          </w:r>
                          <w:r>
                            <w:t>л.уч</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AB259" id="Text Box 199" o:spid="_x0000_s1046" type="#_x0000_t202" style="position:absolute;margin-left:85.7pt;margin-top:810.3pt;width:28pt;height:14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1g5Dw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" filled="f" strokeweight=".5pt">
              <v:textbox inset="0,.5mm,0,0">
                <w:txbxContent>
                  <w:p w14:paraId="50463C69" w14:textId="77777777" w:rsidR="00082DE7" w:rsidRPr="00DF2469" w:rsidRDefault="00082DE7" w:rsidP="00D4393F">
                    <w:pPr>
                      <w:pStyle w:val="Twordizme"/>
                      <w:rPr>
                        <w:szCs w:val="20"/>
                      </w:rPr>
                    </w:pPr>
                    <w:r>
                      <w:t>К</w:t>
                    </w:r>
                    <w:r>
                      <w:rPr>
                        <w:lang w:val="uk-UA"/>
                      </w:rPr>
                      <w:t>і</w:t>
                    </w:r>
                    <w:r>
                      <w:t>л.уч</w:t>
                    </w: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2638AFD7" wp14:editId="64ED27E4">
              <wp:simplePos x="0" y="0"/>
              <wp:positionH relativeFrom="page">
                <wp:posOffset>1088390</wp:posOffset>
              </wp:positionH>
              <wp:positionV relativeFrom="page">
                <wp:posOffset>10113010</wp:posOffset>
              </wp:positionV>
              <wp:extent cx="355600" cy="177800"/>
              <wp:effectExtent l="12065" t="6985" r="13335" b="5715"/>
              <wp:wrapNone/>
              <wp:docPr id="83" name="tbxIzm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9A03EF"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8AFD7" id="tbxIzmk" o:spid="_x0000_s1047" type="#_x0000_t202" style="position:absolute;margin-left:85.7pt;margin-top:796.3pt;width:28pt;height:14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bPDw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" filled="f" strokeweight=".5pt">
              <v:textbox inset="0,.5mm,0,0">
                <w:txbxContent>
                  <w:p w14:paraId="569A03EF" w14:textId="77777777" w:rsidR="00082DE7" w:rsidRPr="002979E3" w:rsidRDefault="00082DE7" w:rsidP="002979E3"/>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67BE84B9" wp14:editId="6A1C0041">
              <wp:simplePos x="0" y="0"/>
              <wp:positionH relativeFrom="page">
                <wp:posOffset>732790</wp:posOffset>
              </wp:positionH>
              <wp:positionV relativeFrom="page">
                <wp:posOffset>10290810</wp:posOffset>
              </wp:positionV>
              <wp:extent cx="355600" cy="177800"/>
              <wp:effectExtent l="8890" t="13335" r="6985" b="8890"/>
              <wp:wrapNone/>
              <wp:docPr id="8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4119BF" w14:textId="77777777" w:rsidR="00082DE7" w:rsidRPr="00A01018" w:rsidRDefault="00082DE7" w:rsidP="00D4393F">
                          <w:pPr>
                            <w:pStyle w:val="Twordizme"/>
                            <w:rPr>
                              <w:lang w:val="uk-UA"/>
                            </w:rPr>
                          </w:pPr>
                          <w:r>
                            <w:rPr>
                              <w:lang w:val="uk-UA"/>
                            </w:rPr>
                            <w:t>Вим.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E84B9" id="Text Box 197" o:spid="_x0000_s1048" type="#_x0000_t202" style="position:absolute;margin-left:57.7pt;margin-top:810.3pt;width:28pt;height:14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" filled="f" strokeweight=".5pt">
              <v:textbox inset="0,.5mm,0,0">
                <w:txbxContent>
                  <w:p w14:paraId="294119BF" w14:textId="77777777" w:rsidR="00082DE7" w:rsidRPr="00A01018" w:rsidRDefault="00082DE7" w:rsidP="00D4393F">
                    <w:pPr>
                      <w:pStyle w:val="Twordizme"/>
                      <w:rPr>
                        <w:lang w:val="uk-UA"/>
                      </w:rPr>
                    </w:pPr>
                    <w:r>
                      <w:rPr>
                        <w:lang w:val="uk-UA"/>
                      </w:rPr>
                      <w:t>Вим.</w:t>
                    </w: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12F6A133" wp14:editId="71A3520D">
              <wp:simplePos x="0" y="0"/>
              <wp:positionH relativeFrom="page">
                <wp:posOffset>732790</wp:posOffset>
              </wp:positionH>
              <wp:positionV relativeFrom="page">
                <wp:posOffset>10113010</wp:posOffset>
              </wp:positionV>
              <wp:extent cx="355600" cy="177800"/>
              <wp:effectExtent l="8890" t="6985" r="6985" b="5715"/>
              <wp:wrapNone/>
              <wp:docPr id="81" name="tbxIz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 cy="1778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24CCFE" w14:textId="77777777" w:rsidR="00082DE7" w:rsidRPr="002979E3" w:rsidRDefault="00082DE7" w:rsidP="002979E3"/>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6A133" id="tbxIzme" o:spid="_x0000_s1049" type="#_x0000_t202" style="position:absolute;margin-left:57.7pt;margin-top:796.3pt;width:28pt;height:14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" filled="f" strokeweight=".5pt">
              <v:textbox inset="0,.5mm,0,0">
                <w:txbxContent>
                  <w:p w14:paraId="3724CCFE" w14:textId="77777777" w:rsidR="00082DE7" w:rsidRPr="002979E3" w:rsidRDefault="00082DE7" w:rsidP="002979E3"/>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93" w14:textId="64F80716" w:rsidR="00082DE7" w:rsidRPr="00A01018" w:rsidRDefault="00617D30">
    <w:pPr>
      <w:pStyle w:val="a4"/>
      <w:rPr>
        <w:lang w:val="uk-UA"/>
      </w:rPr>
    </w:pPr>
    <w:r>
      <w:rPr>
        <w:noProof/>
      </w:rPr>
      <mc:AlternateContent>
        <mc:Choice Requires="wps">
          <w:drawing>
            <wp:anchor distT="0" distB="0" distL="0" distR="0" simplePos="0" relativeHeight="251638784" behindDoc="0" locked="0" layoutInCell="1" allowOverlap="1" wp14:anchorId="0F0ACD24" wp14:editId="7DD1640B">
              <wp:simplePos x="0" y="0"/>
              <wp:positionH relativeFrom="margin">
                <wp:align>inside</wp:align>
              </wp:positionH>
              <wp:positionV relativeFrom="margin">
                <wp:align>bottom</wp:align>
              </wp:positionV>
              <wp:extent cx="7019925" cy="859155"/>
              <wp:effectExtent l="0" t="1270" r="0" b="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59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20191" id="Rectangle 1" o:spid="_x0000_s1026" style="position:absolute;margin-left:0;margin-top:0;width:552.75pt;height:67.65pt;z-index:251638784;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6268" w14:textId="77777777" w:rsidR="00255090" w:rsidRDefault="00255090">
      <w:r>
        <w:separator/>
      </w:r>
    </w:p>
  </w:footnote>
  <w:footnote w:type="continuationSeparator" w:id="0">
    <w:p w14:paraId="0F4742AE" w14:textId="77777777" w:rsidR="00255090" w:rsidRDefault="00255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0B1F" w14:textId="72D7BBE1" w:rsidR="00082DE7" w:rsidRDefault="00617D30" w:rsidP="00235697">
    <w:pPr>
      <w:pStyle w:val="a3"/>
      <w:tabs>
        <w:tab w:val="clear" w:pos="9355"/>
        <w:tab w:val="right" w:pos="9911"/>
      </w:tabs>
      <w:ind w:right="572"/>
    </w:pPr>
    <w:r>
      <w:rPr>
        <w:noProof/>
      </w:rPr>
      <mc:AlternateContent>
        <mc:Choice Requires="wps">
          <w:drawing>
            <wp:anchor distT="0" distB="0" distL="114300" distR="114300" simplePos="0" relativeHeight="251672576" behindDoc="0" locked="0" layoutInCell="1" allowOverlap="1" wp14:anchorId="64877C23" wp14:editId="6B212D67">
              <wp:simplePos x="0" y="0"/>
              <wp:positionH relativeFrom="page">
                <wp:posOffset>7312025</wp:posOffset>
              </wp:positionH>
              <wp:positionV relativeFrom="page">
                <wp:posOffset>245745</wp:posOffset>
              </wp:positionV>
              <wp:extent cx="0" cy="10222230"/>
              <wp:effectExtent l="15875" t="17145" r="12700" b="9525"/>
              <wp:wrapNone/>
              <wp:docPr id="116"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222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FE5B9" id="Line 227"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5.75pt,19.35pt" to="575.75pt,8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" strokeweight="1.5pt">
              <w10:wrap anchorx="page" anchory="page"/>
            </v:line>
          </w:pict>
        </mc:Fallback>
      </mc:AlternateContent>
    </w:r>
    <w:r>
      <w:rPr>
        <w:noProof/>
      </w:rPr>
      <mc:AlternateContent>
        <mc:Choice Requires="wps">
          <w:drawing>
            <wp:anchor distT="0" distB="0" distL="114300" distR="114300" simplePos="0" relativeHeight="251671552" behindDoc="0" locked="0" layoutInCell="1" allowOverlap="1" wp14:anchorId="3CB22767" wp14:editId="49229FAD">
              <wp:simplePos x="0" y="0"/>
              <wp:positionH relativeFrom="page">
                <wp:posOffset>732790</wp:posOffset>
              </wp:positionH>
              <wp:positionV relativeFrom="page">
                <wp:posOffset>245745</wp:posOffset>
              </wp:positionV>
              <wp:extent cx="6577965" cy="0"/>
              <wp:effectExtent l="18415" t="17145" r="13970" b="11430"/>
              <wp:wrapNone/>
              <wp:docPr id="115"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796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CC825" id="Line 226"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19.35pt" to="575.6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" strokeweight="1.5pt">
              <w10:wrap anchorx="page" anchory="page"/>
            </v:line>
          </w:pict>
        </mc:Fallback>
      </mc:AlternateContent>
    </w:r>
    <w:r>
      <w:rPr>
        <w:noProof/>
      </w:rPr>
      <mc:AlternateContent>
        <mc:Choice Requires="wps">
          <w:drawing>
            <wp:anchor distT="0" distB="0" distL="114300" distR="114300" simplePos="0" relativeHeight="251660288" behindDoc="0" locked="0" layoutInCell="1" allowOverlap="1" wp14:anchorId="199E6859" wp14:editId="38AC53EF">
              <wp:simplePos x="0" y="0"/>
              <wp:positionH relativeFrom="page">
                <wp:posOffset>732790</wp:posOffset>
              </wp:positionH>
              <wp:positionV relativeFrom="page">
                <wp:posOffset>245745</wp:posOffset>
              </wp:positionV>
              <wp:extent cx="0" cy="7194550"/>
              <wp:effectExtent l="18415" t="17145" r="10160" b="17780"/>
              <wp:wrapNone/>
              <wp:docPr id="114" name="Lin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945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451758" id="Line 215"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7pt,19.35pt" to="57.7pt,5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" strokeweight="1.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F042F" w14:textId="1FAEB55F" w:rsidR="00082DE7" w:rsidRPr="00801992" w:rsidRDefault="00617D30" w:rsidP="00A01018">
    <w:pPr>
      <w:tabs>
        <w:tab w:val="left" w:pos="6804"/>
        <w:tab w:val="left" w:pos="7513"/>
        <w:tab w:val="left" w:pos="7939"/>
        <w:tab w:val="left" w:pos="8222"/>
      </w:tabs>
      <w:jc w:val="center"/>
      <w:rPr>
        <w:rFonts w:ascii="Calibri" w:hAnsi="Calibri" w:cs="Arial"/>
        <w:b/>
        <w:color w:val="0033CC"/>
        <w:lang w:val="uk-UA"/>
      </w:rPr>
    </w:pPr>
    <w:r>
      <w:rPr>
        <w:noProof/>
      </w:rPr>
      <mc:AlternateContent>
        <mc:Choice Requires="wpg">
          <w:drawing>
            <wp:anchor distT="0" distB="0" distL="114300" distR="114300" simplePos="0" relativeHeight="251639808" behindDoc="0" locked="0" layoutInCell="1" allowOverlap="1" wp14:anchorId="1A92DBE6" wp14:editId="73AF1B14">
              <wp:simplePos x="0" y="0"/>
              <wp:positionH relativeFrom="page">
                <wp:posOffset>-50165</wp:posOffset>
              </wp:positionH>
              <wp:positionV relativeFrom="page">
                <wp:posOffset>238125</wp:posOffset>
              </wp:positionV>
              <wp:extent cx="7381240" cy="10398760"/>
              <wp:effectExtent l="16510" t="9525" r="12700" b="2540"/>
              <wp:wrapNone/>
              <wp:docPr id="2"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3"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3245C0D1" w14:textId="77777777" w:rsidR="00082DE7" w:rsidRPr="00693C49" w:rsidRDefault="00082DE7" w:rsidP="00693C49"/>
                        </w:txbxContent>
                      </wps:txbx>
                      <wps:bodyPr rot="0" vert="horz" wrap="square" lIns="0" tIns="18000" rIns="0" bIns="0" anchor="t" anchorCtr="0" upright="1">
                        <a:noAutofit/>
                      </wps:bodyPr>
                    </wps:wsp>
                    <wps:wsp>
                      <wps:cNvPr id="4"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3E7DA280" w14:textId="77777777" w:rsidR="00082DE7" w:rsidRPr="001C2705" w:rsidRDefault="00082DE7" w:rsidP="0069384D">
                            <w:pPr>
                              <w:pStyle w:val="Twordizme"/>
                            </w:pPr>
                            <w:r w:rsidRPr="004C30A9">
                              <w:t>Лист</w:t>
                            </w:r>
                          </w:p>
                        </w:txbxContent>
                      </wps:txbx>
                      <wps:bodyPr rot="0" vert="horz" wrap="square" lIns="0" tIns="18000" rIns="0" bIns="0" anchor="t" anchorCtr="0" upright="1">
                        <a:noAutofit/>
                      </wps:bodyPr>
                    </wps:wsp>
                    <wps:wsp>
                      <wps:cNvPr id="5"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0BD93A" w14:textId="77777777" w:rsidR="00082DE7" w:rsidRPr="00693C49" w:rsidRDefault="00082DE7" w:rsidP="00693C49"/>
                        </w:txbxContent>
                      </wps:txbx>
                      <wps:bodyPr rot="0" vert="horz" wrap="square" lIns="0" tIns="18000" rIns="0" bIns="0" anchor="t" anchorCtr="0" upright="1">
                        <a:noAutofit/>
                      </wps:bodyPr>
                    </wps:wsp>
                    <wps:wsp>
                      <wps:cNvPr id="7"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3E686EF" w14:textId="77777777" w:rsidR="00082DE7" w:rsidRPr="00DF2469" w:rsidRDefault="00082DE7"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8"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1DBB8E" w14:textId="77777777" w:rsidR="00082DE7" w:rsidRPr="00A01018" w:rsidRDefault="00082DE7" w:rsidP="0069384D">
                            <w:pPr>
                              <w:pStyle w:val="Twordizme"/>
                              <w:rPr>
                                <w:lang w:val="uk-UA"/>
                              </w:rPr>
                            </w:pPr>
                            <w:r w:rsidRPr="004C30A9">
                              <w:t>К</w:t>
                            </w:r>
                            <w:r>
                              <w:rPr>
                                <w:lang w:val="uk-UA"/>
                              </w:rPr>
                              <w:t>і</w:t>
                            </w:r>
                            <w:r w:rsidRPr="004C30A9">
                              <w:t>л</w:t>
                            </w:r>
                            <w:r>
                              <w:rPr>
                                <w:lang w:val="uk-UA"/>
                              </w:rPr>
                              <w:t>ьк.</w:t>
                            </w:r>
                          </w:p>
                        </w:txbxContent>
                      </wps:txbx>
                      <wps:bodyPr rot="0" vert="horz" wrap="square" lIns="0" tIns="18000" rIns="0" bIns="0" anchor="t" anchorCtr="0" upright="1">
                        <a:noAutofit/>
                      </wps:bodyPr>
                    </wps:wsp>
                    <wps:wsp>
                      <wps:cNvPr id="9"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50CEFF" w14:textId="77777777" w:rsidR="00082DE7" w:rsidRPr="00693C49" w:rsidRDefault="00082DE7" w:rsidP="00693C49"/>
                        </w:txbxContent>
                      </wps:txbx>
                      <wps:bodyPr rot="0" vert="horz" wrap="square" lIns="0" tIns="18000" rIns="0" bIns="0" anchor="t" anchorCtr="0" upright="1">
                        <a:noAutofit/>
                      </wps:bodyPr>
                    </wps:wsp>
                    <wps:wsp>
                      <wps:cNvPr id="10"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96DEE1" w14:textId="77777777" w:rsidR="00082DE7" w:rsidRPr="00DF2469" w:rsidRDefault="00082DE7"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11"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B09819" w14:textId="77777777" w:rsidR="00082DE7" w:rsidRPr="004C30A9" w:rsidRDefault="00082DE7" w:rsidP="0069384D"/>
                        </w:txbxContent>
                      </wps:txbx>
                      <wps:bodyPr rot="0" vert="horz" wrap="square" lIns="18000" tIns="0" rIns="0" bIns="0" anchor="t" anchorCtr="0" upright="1">
                        <a:noAutofit/>
                      </wps:bodyPr>
                    </wps:wsp>
                    <wps:wsp>
                      <wps:cNvPr id="12"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37A983" w14:textId="77777777" w:rsidR="00082DE7" w:rsidRPr="004C30A9" w:rsidRDefault="00082DE7" w:rsidP="0069384D"/>
                        </w:txbxContent>
                      </wps:txbx>
                      <wps:bodyPr rot="0" vert="horz" wrap="square" lIns="18000" tIns="0" rIns="0" bIns="0" anchor="t" anchorCtr="0" upright="1">
                        <a:noAutofit/>
                      </wps:bodyPr>
                    </wps:wsp>
                    <wps:wsp>
                      <wps:cNvPr id="13"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012C07" w14:textId="77777777" w:rsidR="00082DE7" w:rsidRPr="004C30A9" w:rsidRDefault="00082DE7" w:rsidP="0069384D"/>
                        </w:txbxContent>
                      </wps:txbx>
                      <wps:bodyPr rot="0" vert="horz" wrap="square" lIns="18000" tIns="0" rIns="0" bIns="0" anchor="t" anchorCtr="0" upright="1">
                        <a:noAutofit/>
                      </wps:bodyPr>
                    </wps:wsp>
                    <wps:wsp>
                      <wps:cNvPr id="14"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49EE19" w14:textId="77777777" w:rsidR="00082DE7" w:rsidRDefault="00082DE7"/>
                        </w:txbxContent>
                      </wps:txbx>
                      <wps:bodyPr rot="0" vert="horz" wrap="square" lIns="18000" tIns="0" rIns="0" bIns="0" anchor="t" anchorCtr="0" upright="1">
                        <a:noAutofit/>
                      </wps:bodyPr>
                    </wps:wsp>
                    <wps:wsp>
                      <wps:cNvPr id="15"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717D3" w14:textId="090FF863" w:rsidR="00082DE7" w:rsidRDefault="00067FD7">
                            <w:pPr>
                              <w:rPr>
                                <w:i/>
                                <w:sz w:val="20"/>
                                <w:szCs w:val="20"/>
                                <w:lang w:val="en-US"/>
                              </w:rPr>
                            </w:pPr>
                            <w:r>
                              <w:rPr>
                                <w:i/>
                                <w:sz w:val="20"/>
                                <w:szCs w:val="20"/>
                                <w:lang w:val="uk-UA"/>
                              </w:rPr>
                              <w:t>Городиський</w:t>
                            </w:r>
                          </w:p>
                          <w:p w14:paraId="3B19AAD1" w14:textId="77777777" w:rsidR="00F16ACD" w:rsidRPr="00F16ACD" w:rsidRDefault="00F16ACD">
                            <w:pPr>
                              <w:rPr>
                                <w:i/>
                                <w:sz w:val="20"/>
                                <w:szCs w:val="20"/>
                                <w:lang w:val="en-US"/>
                              </w:rPr>
                            </w:pPr>
                          </w:p>
                        </w:txbxContent>
                      </wps:txbx>
                      <wps:bodyPr rot="0" vert="horz" wrap="square" lIns="18000" tIns="0" rIns="0" bIns="0" anchor="t" anchorCtr="0" upright="1">
                        <a:noAutofit/>
                      </wps:bodyPr>
                    </wps:wsp>
                    <wps:wsp>
                      <wps:cNvPr id="16"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E6CB80" w14:textId="77777777" w:rsidR="00082DE7" w:rsidRPr="00F66EF8" w:rsidRDefault="00082DE7" w:rsidP="0069384D">
                            <w:pPr>
                              <w:pStyle w:val="Twordfami"/>
                            </w:pPr>
                          </w:p>
                        </w:txbxContent>
                      </wps:txbx>
                      <wps:bodyPr rot="0" vert="horz" wrap="square" lIns="18000" tIns="0" rIns="0" bIns="0" anchor="t" anchorCtr="0" upright="1">
                        <a:noAutofit/>
                      </wps:bodyPr>
                    </wps:wsp>
                    <wps:wsp>
                      <wps:cNvPr id="17"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F886AA" w14:textId="77777777" w:rsidR="00082DE7" w:rsidRPr="00DF2469" w:rsidRDefault="00082DE7" w:rsidP="0069384D">
                            <w:pPr>
                              <w:pStyle w:val="Twordfami"/>
                            </w:pPr>
                          </w:p>
                        </w:txbxContent>
                      </wps:txbx>
                      <wps:bodyPr rot="0" vert="horz" wrap="square" lIns="18000" tIns="0" rIns="0" bIns="0" anchor="t" anchorCtr="0" upright="1">
                        <a:noAutofit/>
                      </wps:bodyPr>
                    </wps:wsp>
                    <wps:wsp>
                      <wps:cNvPr id="18"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3A27B0" w14:textId="77777777" w:rsidR="00082DE7" w:rsidRPr="00DF2469" w:rsidRDefault="00082DE7" w:rsidP="0069384D">
                            <w:pPr>
                              <w:pStyle w:val="Twordfami"/>
                            </w:pPr>
                          </w:p>
                        </w:txbxContent>
                      </wps:txbx>
                      <wps:bodyPr rot="0" vert="horz" wrap="square" lIns="18000" tIns="0" rIns="0" bIns="0" anchor="t" anchorCtr="0" upright="1">
                        <a:noAutofit/>
                      </wps:bodyPr>
                    </wps:wsp>
                    <wps:wsp>
                      <wps:cNvPr id="19"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8C9BD5" w14:textId="77777777" w:rsidR="00082DE7" w:rsidRPr="0039704B" w:rsidRDefault="00082DE7" w:rsidP="009B21D4">
                            <w:pPr>
                              <w:pStyle w:val="Twordfami"/>
                              <w:rPr>
                                <w:lang w:val="uk-UA"/>
                              </w:rPr>
                            </w:pPr>
                            <w:r>
                              <w:rPr>
                                <w:lang w:val="uk-UA"/>
                              </w:rPr>
                              <w:t>Перевірив</w:t>
                            </w:r>
                          </w:p>
                          <w:p w14:paraId="6542EF47" w14:textId="77777777" w:rsidR="00082DE7" w:rsidRPr="0039704B" w:rsidRDefault="00082DE7" w:rsidP="0069384D">
                            <w:pPr>
                              <w:pStyle w:val="Twordfami"/>
                              <w:rPr>
                                <w:lang w:val="uk-UA"/>
                              </w:rPr>
                            </w:pPr>
                          </w:p>
                        </w:txbxContent>
                      </wps:txbx>
                      <wps:bodyPr rot="0" vert="horz" wrap="square" lIns="18000" tIns="0" rIns="0" bIns="0" anchor="t" anchorCtr="0" upright="1">
                        <a:noAutofit/>
                      </wps:bodyPr>
                    </wps:wsp>
                    <wps:wsp>
                      <wps:cNvPr id="20"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5414EF" w14:textId="77777777" w:rsidR="00082DE7" w:rsidRDefault="00082DE7" w:rsidP="009B21D4">
                            <w:pPr>
                              <w:pStyle w:val="Twordfami"/>
                            </w:pPr>
                            <w:r>
                              <w:rPr>
                                <w:lang w:val="uk-UA"/>
                              </w:rPr>
                              <w:t>Виконав</w:t>
                            </w:r>
                          </w:p>
                        </w:txbxContent>
                      </wps:txbx>
                      <wps:bodyPr rot="0" vert="horz" wrap="square" lIns="18000" tIns="0" rIns="0" bIns="0" anchor="t" anchorCtr="0" upright="1">
                        <a:noAutofit/>
                      </wps:bodyPr>
                    </wps:wsp>
                    <wps:wsp>
                      <wps:cNvPr id="21"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E0E392" w14:textId="77777777" w:rsidR="00082DE7" w:rsidRDefault="00082DE7" w:rsidP="0069384D">
                            <w:pPr>
                              <w:pStyle w:val="Tworddate"/>
                            </w:pPr>
                          </w:p>
                        </w:txbxContent>
                      </wps:txbx>
                      <wps:bodyPr rot="0" vert="horz" wrap="square" lIns="0" tIns="0" rIns="0" bIns="0" anchor="t" anchorCtr="0" upright="1">
                        <a:noAutofit/>
                      </wps:bodyPr>
                    </wps:wsp>
                    <wps:wsp>
                      <wps:cNvPr id="22"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90FF65" w14:textId="77777777" w:rsidR="00082DE7" w:rsidRPr="001C2705" w:rsidRDefault="00082DE7" w:rsidP="0069384D">
                            <w:pPr>
                              <w:pStyle w:val="Twordizme"/>
                            </w:pPr>
                            <w:r w:rsidRPr="004C30A9">
                              <w:t>П</w:t>
                            </w:r>
                            <w:r>
                              <w:rPr>
                                <w:lang w:val="uk-UA"/>
                              </w:rPr>
                              <w:t>і</w:t>
                            </w:r>
                            <w:r w:rsidRPr="004C30A9">
                              <w:t>дп</w:t>
                            </w:r>
                            <w:r w:rsidRPr="001C2705">
                              <w:t>.</w:t>
                            </w:r>
                          </w:p>
                        </w:txbxContent>
                      </wps:txbx>
                      <wps:bodyPr rot="0" vert="horz" wrap="square" lIns="0" tIns="18000" rIns="0" bIns="0" anchor="t" anchorCtr="0" upright="1">
                        <a:noAutofit/>
                      </wps:bodyPr>
                    </wps:wsp>
                    <wps:wsp>
                      <wps:cNvPr id="23"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4BC117" w14:textId="77777777" w:rsidR="00082DE7" w:rsidRDefault="00082DE7" w:rsidP="0069384D">
                            <w:pPr>
                              <w:pStyle w:val="Tworddate"/>
                            </w:pPr>
                          </w:p>
                        </w:txbxContent>
                      </wps:txbx>
                      <wps:bodyPr rot="0" vert="horz" wrap="square" lIns="91440" tIns="45720" rIns="91440" bIns="45720" anchor="t" anchorCtr="0" upright="1">
                        <a:noAutofit/>
                      </wps:bodyPr>
                    </wps:wsp>
                    <wps:wsp>
                      <wps:cNvPr id="24"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2EE3A6" w14:textId="77777777" w:rsidR="00082DE7" w:rsidRDefault="00082DE7" w:rsidP="0069384D">
                            <w:pPr>
                              <w:pStyle w:val="Tworddate"/>
                            </w:pPr>
                          </w:p>
                        </w:txbxContent>
                      </wps:txbx>
                      <wps:bodyPr rot="0" vert="horz" wrap="square" lIns="91440" tIns="45720" rIns="91440" bIns="45720" anchor="t" anchorCtr="0" upright="1">
                        <a:noAutofit/>
                      </wps:bodyPr>
                    </wps:wsp>
                    <wps:wsp>
                      <wps:cNvPr id="25"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D1F02D" w14:textId="77777777" w:rsidR="00082DE7" w:rsidRDefault="00082DE7" w:rsidP="0069384D">
                            <w:pPr>
                              <w:pStyle w:val="Tworddate"/>
                            </w:pPr>
                          </w:p>
                        </w:txbxContent>
                      </wps:txbx>
                      <wps:bodyPr rot="0" vert="horz" wrap="square" lIns="91440" tIns="45720" rIns="91440" bIns="45720" anchor="t" anchorCtr="0" upright="1">
                        <a:noAutofit/>
                      </wps:bodyPr>
                    </wps:wsp>
                    <wps:wsp>
                      <wps:cNvPr id="26"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FE7429" w14:textId="77777777" w:rsidR="00082DE7" w:rsidRDefault="00082DE7" w:rsidP="0069384D">
                            <w:pPr>
                              <w:pStyle w:val="Tworddate"/>
                            </w:pPr>
                          </w:p>
                        </w:txbxContent>
                      </wps:txbx>
                      <wps:bodyPr rot="0" vert="horz" wrap="square" lIns="91440" tIns="45720" rIns="91440" bIns="45720" anchor="t" anchorCtr="0" upright="1">
                        <a:noAutofit/>
                      </wps:bodyPr>
                    </wps:wsp>
                    <wps:wsp>
                      <wps:cNvPr id="27"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1BB659" w14:textId="77777777" w:rsidR="00082DE7" w:rsidRDefault="00082DE7" w:rsidP="0069384D">
                            <w:pPr>
                              <w:pStyle w:val="Tworddate"/>
                            </w:pPr>
                          </w:p>
                        </w:txbxContent>
                      </wps:txbx>
                      <wps:bodyPr rot="0" vert="horz" wrap="square" lIns="91440" tIns="45720" rIns="91440" bIns="45720" anchor="t" anchorCtr="0" upright="1">
                        <a:noAutofit/>
                      </wps:bodyPr>
                    </wps:wsp>
                    <wps:wsp>
                      <wps:cNvPr id="28"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72FDBC" w14:textId="77777777" w:rsidR="00082DE7" w:rsidRPr="00693C49" w:rsidRDefault="00082DE7" w:rsidP="00693C49"/>
                        </w:txbxContent>
                      </wps:txbx>
                      <wps:bodyPr rot="0" vert="horz" wrap="square" lIns="0" tIns="18000" rIns="0" bIns="0" anchor="t" anchorCtr="0" upright="1">
                        <a:noAutofit/>
                      </wps:bodyPr>
                    </wps:wsp>
                    <wps:wsp>
                      <wps:cNvPr id="2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59C121" w14:textId="77777777" w:rsidR="00082DE7" w:rsidRPr="001C2705" w:rsidRDefault="00082DE7" w:rsidP="0069384D">
                            <w:pPr>
                              <w:pStyle w:val="Twordizme"/>
                            </w:pPr>
                            <w:r w:rsidRPr="004C30A9">
                              <w:t>Дата</w:t>
                            </w:r>
                          </w:p>
                        </w:txbxContent>
                      </wps:txbx>
                      <wps:bodyPr rot="0" vert="horz" wrap="square" lIns="0" tIns="18000" rIns="0" bIns="0" anchor="t" anchorCtr="0" upright="1">
                        <a:noAutofit/>
                      </wps:bodyPr>
                    </wps:wsp>
                    <wps:wsp>
                      <wps:cNvPr id="30"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BA30A5" w14:textId="77777777" w:rsidR="00082DE7" w:rsidRPr="00A01018" w:rsidRDefault="00082DE7" w:rsidP="0069384D">
                            <w:pPr>
                              <w:pStyle w:val="Tworddate"/>
                              <w:rPr>
                                <w:lang w:val="uk-UA"/>
                              </w:rPr>
                            </w:pPr>
                          </w:p>
                        </w:txbxContent>
                      </wps:txbx>
                      <wps:bodyPr rot="0" vert="horz" wrap="square" lIns="0" tIns="18000" rIns="0" bIns="0" anchor="t" anchorCtr="0" upright="1">
                        <a:noAutofit/>
                      </wps:bodyPr>
                    </wps:wsp>
                    <wps:wsp>
                      <wps:cNvPr id="31"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8CEFED" w14:textId="77777777" w:rsidR="00082DE7" w:rsidRPr="00B467F8" w:rsidRDefault="00082DE7" w:rsidP="00B467F8"/>
                        </w:txbxContent>
                      </wps:txbx>
                      <wps:bodyPr rot="0" vert="horz" wrap="square" lIns="0" tIns="18000" rIns="0" bIns="0" anchor="t" anchorCtr="0" upright="1">
                        <a:noAutofit/>
                      </wps:bodyPr>
                    </wps:wsp>
                    <wps:wsp>
                      <wps:cNvPr id="32"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663BF6" w14:textId="77777777" w:rsidR="00082DE7" w:rsidRPr="00B467F8" w:rsidRDefault="00082DE7" w:rsidP="00B467F8"/>
                        </w:txbxContent>
                      </wps:txbx>
                      <wps:bodyPr rot="0" vert="horz" wrap="square" lIns="0" tIns="18000" rIns="0" bIns="0" anchor="t" anchorCtr="0" upright="1">
                        <a:noAutofit/>
                      </wps:bodyPr>
                    </wps:wsp>
                    <wps:wsp>
                      <wps:cNvPr id="33"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68EB3D" w14:textId="77777777" w:rsidR="00082DE7" w:rsidRPr="004413CE" w:rsidRDefault="00082DE7" w:rsidP="00B467F8">
                            <w:pPr>
                              <w:rPr>
                                <w:lang w:val="uk-UA"/>
                              </w:rPr>
                            </w:pPr>
                          </w:p>
                        </w:txbxContent>
                      </wps:txbx>
                      <wps:bodyPr rot="0" vert="horz" wrap="square" lIns="0" tIns="18000" rIns="0" bIns="0" anchor="t" anchorCtr="0" upright="1">
                        <a:noAutofit/>
                      </wps:bodyPr>
                    </wps:wsp>
                    <wps:wsp>
                      <wps:cNvPr id="34"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7B47BC" w14:textId="77777777" w:rsidR="00082DE7" w:rsidRPr="00B467F8" w:rsidRDefault="00082DE7" w:rsidP="00B467F8"/>
                        </w:txbxContent>
                      </wps:txbx>
                      <wps:bodyPr rot="0" vert="horz" wrap="square" lIns="0" tIns="18000" rIns="0" bIns="0" anchor="t" anchorCtr="0" upright="1">
                        <a:noAutofit/>
                      </wps:bodyPr>
                    </wps:wsp>
                    <wps:wsp>
                      <wps:cNvPr id="35"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4681F" w14:textId="77777777" w:rsidR="00082DE7" w:rsidRPr="004C30A9" w:rsidRDefault="00082DE7" w:rsidP="0069384D">
                            <w:pPr>
                              <w:pStyle w:val="Twordoboz"/>
                            </w:pPr>
                          </w:p>
                        </w:txbxContent>
                      </wps:txbx>
                      <wps:bodyPr rot="0" vert="horz" wrap="square" lIns="91440" tIns="0" rIns="91440" bIns="0" anchor="t" anchorCtr="0" upright="1">
                        <a:noAutofit/>
                      </wps:bodyPr>
                    </wps:wsp>
                    <wps:wsp>
                      <wps:cNvPr id="36"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16A875" w14:textId="77777777" w:rsidR="00082DE7"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B7725C">
                              <w:rPr>
                                <w:rFonts w:ascii="Calibri" w:hAnsi="Calibri"/>
                                <w:b/>
                                <w:sz w:val="20"/>
                                <w:szCs w:val="20"/>
                                <w:lang w:val="uk-UA"/>
                              </w:rPr>
                              <w:t xml:space="preserve"> </w:t>
                            </w:r>
                          </w:p>
                          <w:p w14:paraId="0A494DA6" w14:textId="77777777" w:rsidR="00082DE7"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АКЦІОНЕРНЕ</w:t>
                            </w:r>
                            <w:r w:rsidRPr="00B7725C">
                              <w:rPr>
                                <w:rFonts w:ascii="Calibri" w:hAnsi="Calibri"/>
                                <w:b/>
                                <w:sz w:val="20"/>
                                <w:szCs w:val="20"/>
                              </w:rPr>
                              <w:t xml:space="preserve"> </w:t>
                            </w:r>
                            <w:r w:rsidRPr="00B7725C">
                              <w:rPr>
                                <w:rFonts w:ascii="Calibri" w:hAnsi="Calibri"/>
                                <w:b/>
                                <w:sz w:val="20"/>
                                <w:szCs w:val="20"/>
                                <w:lang w:val="uk-UA"/>
                              </w:rPr>
                              <w:t xml:space="preserve">ТОВАРИСТВО </w:t>
                            </w:r>
                          </w:p>
                          <w:p w14:paraId="3934952C" w14:textId="77777777" w:rsidR="00082DE7" w:rsidRPr="00B7725C"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«КАРЛСБЕРГ УКРАЇНА»</w:t>
                            </w:r>
                          </w:p>
                          <w:p w14:paraId="314B97D8" w14:textId="77777777" w:rsidR="00082DE7" w:rsidRPr="00A01018" w:rsidRDefault="00082DE7" w:rsidP="0069384D">
                            <w:pPr>
                              <w:pStyle w:val="Twordfirm"/>
                              <w:rPr>
                                <w:lang w:val="uk-UA"/>
                              </w:rPr>
                            </w:pPr>
                          </w:p>
                        </w:txbxContent>
                      </wps:txbx>
                      <wps:bodyPr rot="0" vert="horz" wrap="square" lIns="0" tIns="0" rIns="0" bIns="0" anchor="t" anchorCtr="0" upright="1">
                        <a:noAutofit/>
                      </wps:bodyPr>
                    </wps:wsp>
                    <wps:wsp>
                      <wps:cNvPr id="37"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6B5237" w14:textId="77777777" w:rsidR="00082DE7" w:rsidRPr="004C30A9" w:rsidRDefault="00082DE7" w:rsidP="0069384D">
                            <w:pPr>
                              <w:pStyle w:val="Twordlitlistlistov"/>
                            </w:pPr>
                            <w:r w:rsidRPr="004C30A9">
                              <w:t>Стад</w:t>
                            </w:r>
                            <w:r>
                              <w:rPr>
                                <w:lang w:val="uk-UA"/>
                              </w:rPr>
                              <w:t>і</w:t>
                            </w:r>
                            <w:r w:rsidRPr="004C30A9">
                              <w:t>я</w:t>
                            </w:r>
                          </w:p>
                          <w:p w14:paraId="1C3DEF4F" w14:textId="77777777" w:rsidR="00082DE7" w:rsidRPr="004C30A9" w:rsidRDefault="00082DE7" w:rsidP="0069384D"/>
                        </w:txbxContent>
                      </wps:txbx>
                      <wps:bodyPr rot="0" vert="horz" wrap="square" lIns="0" tIns="0" rIns="0" bIns="0" anchor="t" anchorCtr="0" upright="1">
                        <a:noAutofit/>
                      </wps:bodyPr>
                    </wps:wsp>
                    <wps:wsp>
                      <wps:cNvPr id="38"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535913" w14:textId="77777777" w:rsidR="00082DE7" w:rsidRPr="003A75B2" w:rsidRDefault="00082DE7" w:rsidP="0069384D">
                            <w:pPr>
                              <w:pStyle w:val="Twordlitlistlistov"/>
                            </w:pPr>
                            <w:r>
                              <w:t>Лист</w:t>
                            </w:r>
                          </w:p>
                        </w:txbxContent>
                      </wps:txbx>
                      <wps:bodyPr rot="0" vert="horz" wrap="square" lIns="0" tIns="0" rIns="0" bIns="0" anchor="t" anchorCtr="0" upright="1">
                        <a:noAutofit/>
                      </wps:bodyPr>
                    </wps:wsp>
                    <wps:wsp>
                      <wps:cNvPr id="39"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0C9791" w14:textId="77777777" w:rsidR="00082DE7" w:rsidRPr="003A75B2" w:rsidRDefault="00082DE7"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4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09D18E" w14:textId="77777777" w:rsidR="00082DE7" w:rsidRPr="0099233F" w:rsidRDefault="001951F5" w:rsidP="0004012E">
                            <w:pPr>
                              <w:jc w:val="center"/>
                              <w:rPr>
                                <w:rFonts w:ascii="Calibri" w:hAnsi="Calibri"/>
                                <w:i/>
                                <w:szCs w:val="20"/>
                                <w:lang w:val="uk-UA"/>
                              </w:rPr>
                            </w:pPr>
                            <w:r>
                              <w:rPr>
                                <w:rFonts w:ascii="Calibri" w:hAnsi="Calibri"/>
                                <w:i/>
                                <w:szCs w:val="20"/>
                                <w:lang w:val="uk-UA"/>
                              </w:rPr>
                              <w:t>7</w:t>
                            </w:r>
                          </w:p>
                        </w:txbxContent>
                      </wps:txbx>
                      <wps:bodyPr rot="0" vert="horz" wrap="square" lIns="0" tIns="0" rIns="0" bIns="0" anchor="t" anchorCtr="0" upright="1">
                        <a:noAutofit/>
                      </wps:bodyPr>
                    </wps:wsp>
                    <wps:wsp>
                      <wps:cNvPr id="41"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D28D1A" w14:textId="77777777" w:rsidR="00082DE7" w:rsidRPr="00B7725C" w:rsidRDefault="00082DE7"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42"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29D539" w14:textId="77777777" w:rsidR="00082DE7" w:rsidRPr="006C654A" w:rsidRDefault="00082DE7"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43" name="tbxNaim"/>
                      <wps:cNvSpPr txBox="1">
                        <a:spLocks noChangeArrowheads="1"/>
                      </wps:cNvSpPr>
                      <wps:spPr bwMode="auto">
                        <a:xfrm>
                          <a:off x="4820" y="14855"/>
                          <a:ext cx="3969"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1D7DB27" w14:textId="77777777" w:rsidR="00026AB9" w:rsidRDefault="00026AB9" w:rsidP="004958CF">
                            <w:pPr>
                              <w:pStyle w:val="Twordtdoc"/>
                              <w:rPr>
                                <w:szCs w:val="24"/>
                                <w:lang w:val="uk-UA"/>
                              </w:rPr>
                            </w:pPr>
                          </w:p>
                          <w:p w14:paraId="20FF3459" w14:textId="77777777" w:rsidR="00082DE7" w:rsidRDefault="00026AB9" w:rsidP="004958CF">
                            <w:pPr>
                              <w:pStyle w:val="Twordtdoc"/>
                              <w:rPr>
                                <w:szCs w:val="24"/>
                                <w:lang w:val="uk-UA"/>
                              </w:rPr>
                            </w:pPr>
                            <w:r>
                              <w:rPr>
                                <w:szCs w:val="24"/>
                                <w:lang w:val="uk-UA"/>
                              </w:rPr>
                              <w:t>Продаж відходів</w:t>
                            </w:r>
                            <w:r>
                              <w:rPr>
                                <w:szCs w:val="24"/>
                              </w:rPr>
                              <w:t>/</w:t>
                            </w:r>
                            <w:r>
                              <w:rPr>
                                <w:szCs w:val="24"/>
                                <w:lang w:val="uk-UA"/>
                              </w:rPr>
                              <w:t>неліквідів виробництва</w:t>
                            </w:r>
                          </w:p>
                        </w:txbxContent>
                      </wps:txbx>
                      <wps:bodyPr rot="0" vert="horz" wrap="square" lIns="0" tIns="0" rIns="0" bIns="0" anchor="t" anchorCtr="0" upright="1">
                        <a:noAutofit/>
                      </wps:bodyPr>
                    </wps:wsp>
                    <wps:wsp>
                      <wps:cNvPr id="44"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6F3F29EB" w14:textId="77777777" w:rsidR="00082DE7" w:rsidRPr="004C30A9" w:rsidRDefault="00082DE7" w:rsidP="0069384D"/>
                        </w:txbxContent>
                      </wps:txbx>
                      <wps:bodyPr rot="0" vert="vert270" wrap="square" lIns="36000" tIns="36000" rIns="0" bIns="0" anchor="t" anchorCtr="0" upright="1">
                        <a:noAutofit/>
                      </wps:bodyPr>
                    </wps:wsp>
                    <wps:wsp>
                      <wps:cNvPr id="45"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2020C" w14:textId="77777777" w:rsidR="00082DE7" w:rsidRPr="0039704B" w:rsidRDefault="00082DE7" w:rsidP="0069384D">
                            <w:pPr>
                              <w:pStyle w:val="Twordaddfieldheads"/>
                              <w:rPr>
                                <w:lang w:val="uk-UA"/>
                              </w:rPr>
                            </w:pPr>
                            <w:r>
                              <w:rPr>
                                <w:lang w:val="uk-UA"/>
                              </w:rPr>
                              <w:t>І</w:t>
                            </w:r>
                            <w:r w:rsidRPr="0068301B">
                              <w:t xml:space="preserve">нв. № </w:t>
                            </w:r>
                            <w:r>
                              <w:rPr>
                                <w:lang w:val="uk-UA"/>
                              </w:rPr>
                              <w:t>ориг..</w:t>
                            </w:r>
                          </w:p>
                        </w:txbxContent>
                      </wps:txbx>
                      <wps:bodyPr rot="0" vert="vert270" wrap="square" lIns="0" tIns="0" rIns="0" bIns="0" anchor="t" anchorCtr="0" upright="1">
                        <a:noAutofit/>
                      </wps:bodyPr>
                    </wps:wsp>
                    <wps:wsp>
                      <wps:cNvPr id="46"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552F913A" w14:textId="77777777" w:rsidR="00082DE7" w:rsidRPr="00693C49" w:rsidRDefault="00082DE7" w:rsidP="00693C49"/>
                        </w:txbxContent>
                      </wps:txbx>
                      <wps:bodyPr rot="0" vert="vert270" wrap="square" lIns="36000" tIns="36000" rIns="0" bIns="0" anchor="t" anchorCtr="0" upright="1">
                        <a:noAutofit/>
                      </wps:bodyPr>
                    </wps:wsp>
                    <wps:wsp>
                      <wps:cNvPr id="47"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566B7A38" w14:textId="77777777" w:rsidR="00082DE7" w:rsidRPr="00B9371F" w:rsidRDefault="00082DE7" w:rsidP="0069384D">
                            <w:pPr>
                              <w:pStyle w:val="Twordaddfieldheads"/>
                              <w:rPr>
                                <w:lang w:val="en-US"/>
                              </w:rPr>
                            </w:pPr>
                            <w:r w:rsidRPr="00B9371F">
                              <w:t>П</w:t>
                            </w:r>
                            <w:r>
                              <w:rPr>
                                <w:lang w:val="uk-UA"/>
                              </w:rPr>
                              <w:t>і</w:t>
                            </w:r>
                            <w:r w:rsidRPr="00B9371F">
                              <w:t xml:space="preserve">дп. </w:t>
                            </w:r>
                            <w:r>
                              <w:rPr>
                                <w:lang w:val="uk-UA"/>
                              </w:rPr>
                              <w:t>І</w:t>
                            </w:r>
                            <w:r w:rsidRPr="00B9371F">
                              <w:t xml:space="preserve"> дата</w:t>
                            </w:r>
                          </w:p>
                          <w:p w14:paraId="743C8936" w14:textId="77777777" w:rsidR="00082DE7" w:rsidRPr="004C30A9" w:rsidRDefault="00082DE7" w:rsidP="0069384D"/>
                        </w:txbxContent>
                      </wps:txbx>
                      <wps:bodyPr rot="0" vert="vert270" wrap="square" lIns="0" tIns="0" rIns="0" bIns="0" anchor="t" anchorCtr="0" upright="1">
                        <a:noAutofit/>
                      </wps:bodyPr>
                    </wps:wsp>
                    <wps:wsp>
                      <wps:cNvPr id="48"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3E50FD05" w14:textId="77777777" w:rsidR="00082DE7" w:rsidRPr="00693C49" w:rsidRDefault="00082DE7" w:rsidP="00693C49"/>
                        </w:txbxContent>
                      </wps:txbx>
                      <wps:bodyPr rot="0" vert="vert270" wrap="square" lIns="36000" tIns="36000" rIns="0" bIns="0" anchor="t" anchorCtr="0" upright="1">
                        <a:noAutofit/>
                      </wps:bodyPr>
                    </wps:wsp>
                    <wps:wsp>
                      <wps:cNvPr id="49"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6F011AA4" w14:textId="77777777" w:rsidR="00082DE7" w:rsidRPr="0039704B" w:rsidRDefault="00082DE7" w:rsidP="0069384D">
                            <w:pPr>
                              <w:pStyle w:val="Twordaddfieldheads"/>
                              <w:rPr>
                                <w:lang w:val="uk-UA"/>
                              </w:rPr>
                            </w:pPr>
                            <w:r w:rsidRPr="0068301B">
                              <w:t>Инв. №.</w:t>
                            </w:r>
                            <w:r>
                              <w:rPr>
                                <w:lang w:val="uk-UA"/>
                              </w:rPr>
                              <w:t xml:space="preserve"> ориг..</w:t>
                            </w:r>
                          </w:p>
                        </w:txbxContent>
                      </wps:txbx>
                      <wps:bodyPr rot="0" vert="vert270" wrap="square" lIns="0" tIns="0" rIns="0" bIns="0" anchor="t" anchorCtr="0" upright="1">
                        <a:noAutofit/>
                      </wps:bodyPr>
                    </wps:wsp>
                    <wps:wsp>
                      <wps:cNvPr id="50"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tbxTdoc"/>
                      <wps:cNvSpPr txBox="1">
                        <a:spLocks noChangeArrowheads="1"/>
                      </wps:cNvSpPr>
                      <wps:spPr bwMode="auto">
                        <a:xfrm>
                          <a:off x="4820" y="15819"/>
                          <a:ext cx="3969"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676555FD" w14:textId="77777777" w:rsidR="00082DE7" w:rsidRPr="00413904" w:rsidRDefault="00082DE7" w:rsidP="0069384D">
                            <w:pPr>
                              <w:pStyle w:val="Twordtdoc"/>
                              <w:rPr>
                                <w:szCs w:val="24"/>
                                <w:lang w:val="ru-RU"/>
                              </w:rPr>
                            </w:pPr>
                            <w:r w:rsidRPr="00413904">
                              <w:rPr>
                                <w:szCs w:val="24"/>
                                <w:lang w:val="ru-RU"/>
                              </w:rPr>
                              <w:t>Технічне завдання</w:t>
                            </w:r>
                          </w:p>
                        </w:txbxContent>
                      </wps:txbx>
                      <wps:bodyPr rot="0" vert="horz" wrap="square" lIns="0" tIns="0" rIns="0" bIns="0" anchor="t" anchorCtr="0" upright="1">
                        <a:noAutofit/>
                      </wps:bodyPr>
                    </wps:wsp>
                    <wps:wsp>
                      <wps:cNvPr id="52"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10232B8" w14:textId="77777777" w:rsidR="00082DE7" w:rsidRPr="003A75B2" w:rsidRDefault="00082DE7" w:rsidP="0069384D">
                            <w:pPr>
                              <w:pStyle w:val="Twordcopyformat"/>
                            </w:pPr>
                            <w:r w:rsidRPr="004C30A9">
                              <w:t>Формат</w:t>
                            </w:r>
                          </w:p>
                        </w:txbxContent>
                      </wps:txbx>
                      <wps:bodyPr rot="0" vert="horz" wrap="square" lIns="0" tIns="0" rIns="0" bIns="0" anchor="t" anchorCtr="0" upright="1">
                        <a:noAutofit/>
                      </wps:bodyPr>
                    </wps:wsp>
                    <wps:wsp>
                      <wps:cNvPr id="6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3364A15" w14:textId="77777777" w:rsidR="00082DE7" w:rsidRPr="003A75B2" w:rsidRDefault="00082DE7" w:rsidP="0069384D">
                            <w:pPr>
                              <w:pStyle w:val="Twordcopyformat"/>
                            </w:pPr>
                            <w:r w:rsidRPr="004C30A9">
                              <w:t>А4</w:t>
                            </w:r>
                          </w:p>
                        </w:txbxContent>
                      </wps:txbx>
                      <wps:bodyPr rot="0" vert="horz" wrap="square" lIns="0" tIns="0" rIns="0" bIns="0" anchor="t" anchorCtr="0" upright="1">
                        <a:noAutofit/>
                      </wps:bodyPr>
                    </wps:wsp>
                    <wps:wsp>
                      <wps:cNvPr id="61"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045C2" w14:textId="77777777" w:rsidR="00082DE7" w:rsidRPr="003A75B2" w:rsidRDefault="00082DE7" w:rsidP="0069384D">
                            <w:pPr>
                              <w:pStyle w:val="Twordcopyformat"/>
                            </w:pPr>
                            <w:r w:rsidRPr="004C30A9">
                              <w:t>Коп</w:t>
                            </w:r>
                            <w:r>
                              <w:rPr>
                                <w:lang w:val="uk-UA"/>
                              </w:rPr>
                              <w:t>іював</w:t>
                            </w:r>
                            <w:r>
                              <w:t>:</w:t>
                            </w:r>
                          </w:p>
                        </w:txbxContent>
                      </wps:txbx>
                      <wps:bodyPr rot="0" vert="horz" wrap="square" lIns="0" tIns="0" rIns="0" bIns="0" anchor="t" anchorCtr="0" upright="1">
                        <a:noAutofit/>
                      </wps:bodyPr>
                    </wps:wsp>
                    <wps:wsp>
                      <wps:cNvPr id="6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76F90569" w14:textId="77777777" w:rsidR="00082DE7" w:rsidRPr="00725535" w:rsidRDefault="00082DE7" w:rsidP="0069384D">
                            <w:pPr>
                              <w:pStyle w:val="Twordizme"/>
                            </w:pPr>
                            <w:r>
                              <w:rPr>
                                <w:rStyle w:val="TwordizmeChar"/>
                              </w:rPr>
                              <w:t>.</w:t>
                            </w:r>
                          </w:p>
                        </w:txbxContent>
                      </wps:txbx>
                      <wps:bodyPr rot="0" vert="horz" wrap="square" lIns="0" tIns="18000" rIns="0" bIns="0" anchor="t" anchorCtr="0" upright="1">
                        <a:noAutofit/>
                      </wps:bodyPr>
                    </wps:wsp>
                    <wps:wsp>
                      <wps:cNvPr id="65"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339D389E" w14:textId="77777777" w:rsidR="00082DE7" w:rsidRPr="00693C49" w:rsidRDefault="00082DE7" w:rsidP="00693C49"/>
                        </w:txbxContent>
                      </wps:txbx>
                      <wps:bodyPr rot="0" vert="vert270" wrap="square" lIns="18000" tIns="0" rIns="0" bIns="0" anchor="t" anchorCtr="0" upright="1">
                        <a:noAutofit/>
                      </wps:bodyPr>
                    </wps:wsp>
                    <wps:wsp>
                      <wps:cNvPr id="6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4292EB53" w14:textId="77777777" w:rsidR="00082DE7" w:rsidRPr="00693C49" w:rsidRDefault="00082DE7" w:rsidP="00693C49"/>
                        </w:txbxContent>
                      </wps:txbx>
                      <wps:bodyPr rot="0" vert="vert270" wrap="square" lIns="18000" tIns="0" rIns="0" bIns="0" anchor="t" anchorCtr="0" upright="1">
                        <a:noAutofit/>
                      </wps:bodyPr>
                    </wps:wsp>
                    <wps:wsp>
                      <wps:cNvPr id="70"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481472CC" w14:textId="77777777" w:rsidR="00082DE7" w:rsidRPr="00A01018" w:rsidRDefault="00082DE7" w:rsidP="0069384D">
                            <w:pPr>
                              <w:pStyle w:val="Twordfami"/>
                              <w:rPr>
                                <w:sz w:val="20"/>
                                <w:lang w:val="uk-UA"/>
                              </w:rPr>
                            </w:pPr>
                            <w:r w:rsidRPr="00693C49">
                              <w:rPr>
                                <w:sz w:val="20"/>
                              </w:rPr>
                              <w:t>Р</w:t>
                            </w:r>
                            <w:r>
                              <w:rPr>
                                <w:sz w:val="20"/>
                                <w:lang w:val="uk-UA"/>
                              </w:rPr>
                              <w:t>озробив</w:t>
                            </w:r>
                          </w:p>
                        </w:txbxContent>
                      </wps:txbx>
                      <wps:bodyPr rot="0" vert="vert270" wrap="square" lIns="18000" tIns="0" rIns="0" bIns="0" anchor="t" anchorCtr="0" upright="1">
                        <a:noAutofit/>
                      </wps:bodyPr>
                    </wps:wsp>
                    <wps:wsp>
                      <wps:cNvPr id="71"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28AF0CDC" w14:textId="77777777" w:rsidR="00082DE7" w:rsidRPr="00A01018" w:rsidRDefault="00082DE7"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72"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6489B867" w14:textId="77777777" w:rsidR="00082DE7" w:rsidRPr="00693C49" w:rsidRDefault="00082DE7" w:rsidP="00693C49"/>
                        </w:txbxContent>
                      </wps:txbx>
                      <wps:bodyPr rot="0" vert="vert270" wrap="square" lIns="18000" tIns="0" rIns="0" bIns="0" anchor="t" anchorCtr="0" upright="1">
                        <a:noAutofit/>
                      </wps:bodyPr>
                    </wps:wsp>
                    <wps:wsp>
                      <wps:cNvPr id="73"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117C557B" w14:textId="77777777" w:rsidR="00082DE7" w:rsidRPr="00693C49" w:rsidRDefault="00082DE7" w:rsidP="00693C49"/>
                        </w:txbxContent>
                      </wps:txbx>
                      <wps:bodyPr rot="0" vert="vert270" wrap="square" lIns="18000" tIns="0" rIns="0" bIns="0" anchor="t" anchorCtr="0" upright="1">
                        <a:noAutofit/>
                      </wps:bodyPr>
                    </wps:wsp>
                    <wps:wsp>
                      <wps:cNvPr id="74"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05D3A1CD" w14:textId="77777777" w:rsidR="00082DE7" w:rsidRPr="00FE358D" w:rsidRDefault="00082DE7" w:rsidP="00FE358D"/>
                        </w:txbxContent>
                      </wps:txbx>
                      <wps:bodyPr rot="0" vert="vert270" wrap="square" lIns="18000" tIns="0" rIns="0" bIns="0" anchor="t" anchorCtr="0" upright="1">
                        <a:noAutofit/>
                      </wps:bodyPr>
                    </wps:wsp>
                    <wps:wsp>
                      <wps:cNvPr id="75"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5D18D5DA" w14:textId="77777777" w:rsidR="00082DE7" w:rsidRDefault="00082DE7" w:rsidP="0069384D"/>
                        </w:txbxContent>
                      </wps:txbx>
                      <wps:bodyPr rot="0" vert="vert270" wrap="square" lIns="91440" tIns="45720" rIns="91440" bIns="45720" anchor="t" anchorCtr="0" upright="1">
                        <a:noAutofit/>
                      </wps:bodyPr>
                    </wps:wsp>
                    <wps:wsp>
                      <wps:cNvPr id="76"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16B0C673" w14:textId="77777777" w:rsidR="00082DE7" w:rsidRDefault="00082DE7" w:rsidP="0069384D"/>
                        </w:txbxContent>
                      </wps:txbx>
                      <wps:bodyPr rot="0" vert="vert270" wrap="square" lIns="91440" tIns="45720" rIns="91440" bIns="45720" anchor="t" anchorCtr="0" upright="1">
                        <a:noAutofit/>
                      </wps:bodyPr>
                    </wps:wsp>
                    <wps:wsp>
                      <wps:cNvPr id="77"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77048EC5" w14:textId="77777777" w:rsidR="00082DE7" w:rsidRDefault="00082DE7" w:rsidP="0069384D"/>
                        </w:txbxContent>
                      </wps:txbx>
                      <wps:bodyPr rot="0" vert="vert270" wrap="square" lIns="91440" tIns="45720" rIns="91440" bIns="45720" anchor="t" anchorCtr="0" upright="1">
                        <a:noAutofit/>
                      </wps:bodyPr>
                    </wps:wsp>
                    <wps:wsp>
                      <wps:cNvPr id="78"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07ECE71C" w14:textId="77777777" w:rsidR="00082DE7" w:rsidRPr="00693C49" w:rsidRDefault="00082DE7" w:rsidP="00693C49"/>
                        </w:txbxContent>
                      </wps:txbx>
                      <wps:bodyPr rot="0" vert="vert270" wrap="square" lIns="0" tIns="0" rIns="0" bIns="0" anchor="t" anchorCtr="0" upright="1">
                        <a:noAutofit/>
                      </wps:bodyPr>
                    </wps:wsp>
                    <wps:wsp>
                      <wps:cNvPr id="79"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6DDE3EED" w14:textId="77777777" w:rsidR="00082DE7" w:rsidRPr="00693C49" w:rsidRDefault="00082DE7" w:rsidP="00693C49"/>
                        </w:txbxContent>
                      </wps:txbx>
                      <wps:bodyPr rot="0" vert="vert270" wrap="square" lIns="0" tIns="0" rIns="0" bIns="0" anchor="t" anchorCtr="0" upright="1">
                        <a:noAutofit/>
                      </wps:bodyPr>
                    </wps:wsp>
                    <wps:wsp>
                      <wps:cNvPr id="80"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47DFE5CB" w14:textId="77777777" w:rsidR="00082DE7" w:rsidRPr="00693C49" w:rsidRDefault="00082DE7"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92DBE6" id="grpFirstPage" o:spid="_x0000_s1050" style="position:absolute;left:0;text-align:left;margin-left:-3.95pt;margin-top:18.75pt;width:581.2pt;height:818.8pt;z-index:251639808;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">
              <v:shapetype id="_x0000_t202" coordsize="21600,21600" o:spt="202" path="m,l,21600r21600,l21600,xe">
                <v:stroke joinstyle="miter"/>
                <v:path gradientshapeok="t" o:connecttype="rect"/>
              </v:shapetype>
              <v:shape id="_x0000_s1051"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6RwwAAANoAAAAPAAAAZHJzL2Rvd25yZXYueG1sRI/dagIx&#10;FITvC75DOIJ3NWuF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bjNekcMAAADaAAAADwAA&#10;AAAAAAAAAAAAAAAHAgAAZHJzL2Rvd25yZXYueG1sUEsFBgAAAAADAAMAtwAAAPcCAAAAAA==&#10;" strokeweight=".5pt">
                <v:textbox inset="0,.5mm,0,0">
                  <w:txbxContent>
                    <w:p w14:paraId="3245C0D1" w14:textId="77777777" w:rsidR="00082DE7" w:rsidRPr="00693C49" w:rsidRDefault="00082DE7" w:rsidP="00693C49"/>
                  </w:txbxContent>
                </v:textbox>
              </v:shape>
              <v:shape id="Text Box 234" o:spid="_x0000_s1052"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blwwAAANoAAAAPAAAAZHJzL2Rvd25yZXYueG1sRI/dagIx&#10;FITvC75DOIJ3NWuR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4drG5cMAAADaAAAADwAA&#10;AAAAAAAAAAAAAAAHAgAAZHJzL2Rvd25yZXYueG1sUEsFBgAAAAADAAMAtwAAAPcCAAAAAA==&#10;" strokeweight=".5pt">
                <v:textbox inset="0,.5mm,0,0">
                  <w:txbxContent>
                    <w:p w14:paraId="3E7DA280" w14:textId="77777777" w:rsidR="00082DE7" w:rsidRPr="001C2705" w:rsidRDefault="00082DE7" w:rsidP="0069384D">
                      <w:pPr>
                        <w:pStyle w:val="Twordizme"/>
                      </w:pPr>
                      <w:r w:rsidRPr="004C30A9">
                        <w:t>Лист</w:t>
                      </w:r>
                    </w:p>
                  </w:txbxContent>
                </v:textbox>
              </v:shape>
              <v:shape id="_x0000_s1053"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" filled="f" strokeweight=".5pt">
                <v:textbox inset="0,.5mm,0,0">
                  <w:txbxContent>
                    <w:p w14:paraId="630BD93A" w14:textId="77777777" w:rsidR="00082DE7" w:rsidRPr="00693C49" w:rsidRDefault="00082DE7" w:rsidP="00693C49"/>
                  </w:txbxContent>
                </v:textbox>
              </v:shape>
              <v:shape id="Text Box 236" o:spid="_x0000_s1054"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14:paraId="13E686EF" w14:textId="77777777" w:rsidR="00082DE7" w:rsidRPr="00DF2469" w:rsidRDefault="00082DE7" w:rsidP="0069384D">
                      <w:pPr>
                        <w:pStyle w:val="Twordizme"/>
                      </w:pPr>
                      <w:r>
                        <w:rPr>
                          <w:lang w:val="uk-UA"/>
                        </w:rPr>
                        <w:t>Ви</w:t>
                      </w:r>
                      <w:r w:rsidRPr="004C30A9">
                        <w:t>м</w:t>
                      </w:r>
                      <w:r>
                        <w:t>.</w:t>
                      </w:r>
                    </w:p>
                  </w:txbxContent>
                </v:textbox>
              </v:shape>
              <v:shape id="Text Box 237" o:spid="_x0000_s1055"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14:paraId="7B1DBB8E" w14:textId="77777777" w:rsidR="00082DE7" w:rsidRPr="00A01018" w:rsidRDefault="00082DE7" w:rsidP="0069384D">
                      <w:pPr>
                        <w:pStyle w:val="Twordizme"/>
                        <w:rPr>
                          <w:lang w:val="uk-UA"/>
                        </w:rPr>
                      </w:pPr>
                      <w:r w:rsidRPr="004C30A9">
                        <w:t>К</w:t>
                      </w:r>
                      <w:r>
                        <w:rPr>
                          <w:lang w:val="uk-UA"/>
                        </w:rPr>
                        <w:t>і</w:t>
                      </w:r>
                      <w:r w:rsidRPr="004C30A9">
                        <w:t>л</w:t>
                      </w:r>
                      <w:r>
                        <w:rPr>
                          <w:lang w:val="uk-UA"/>
                        </w:rPr>
                        <w:t>ьк.</w:t>
                      </w:r>
                    </w:p>
                  </w:txbxContent>
                </v:textbox>
              </v:shape>
              <v:shape id="_x0000_s1056"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14:paraId="2D50CEFF" w14:textId="77777777" w:rsidR="00082DE7" w:rsidRPr="00693C49" w:rsidRDefault="00082DE7" w:rsidP="00693C49"/>
                  </w:txbxContent>
                </v:textbox>
              </v:shape>
              <v:shape id="Text Box 239" o:spid="_x0000_s1057"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7D96DEE1" w14:textId="77777777" w:rsidR="00082DE7" w:rsidRPr="00DF2469" w:rsidRDefault="00082DE7"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58"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" filled="f" strokeweight=".5pt">
                <v:textbox inset=".5mm,0,0,0">
                  <w:txbxContent>
                    <w:p w14:paraId="09B09819" w14:textId="77777777" w:rsidR="00082DE7" w:rsidRPr="004C30A9" w:rsidRDefault="00082DE7" w:rsidP="0069384D"/>
                  </w:txbxContent>
                </v:textbox>
              </v:shape>
              <v:shape id="tbxFam2" o:spid="_x0000_s1059"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" filled="f" strokeweight=".5pt">
                <v:textbox inset=".5mm,0,0,0">
                  <w:txbxContent>
                    <w:p w14:paraId="4437A983" w14:textId="77777777" w:rsidR="00082DE7" w:rsidRPr="004C30A9" w:rsidRDefault="00082DE7" w:rsidP="0069384D"/>
                  </w:txbxContent>
                </v:textbox>
              </v:shape>
              <v:shape id="tbxFam4" o:spid="_x0000_s1060"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ZF8vwAAANsAAAAPAAAAZHJzL2Rvd25yZXYueG1sRE9Li8Iw&#10;EL4L+x/CLHizqQp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B9rZF8vwAAANsAAAAPAAAAAAAA&#10;AAAAAAAAAAcCAABkcnMvZG93bnJldi54bWxQSwUGAAAAAAMAAwC3AAAA8wIAAAAA&#10;" filled="f" strokeweight=".5pt">
                <v:textbox inset=".5mm,0,0,0">
                  <w:txbxContent>
                    <w:p w14:paraId="04012C07" w14:textId="77777777" w:rsidR="00082DE7" w:rsidRPr="004C30A9" w:rsidRDefault="00082DE7" w:rsidP="0069384D"/>
                  </w:txbxContent>
                </v:textbox>
              </v:shape>
              <v:shape id="tbxFam5" o:spid="_x0000_s1061"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AkIvwAAANsAAAAPAAAAZHJzL2Rvd25yZXYueG1sRE9Li8Iw&#10;EL4L+x/CLHizqS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DyRAkIvwAAANsAAAAPAAAAAAAA&#10;AAAAAAAAAAcCAABkcnMvZG93bnJldi54bWxQSwUGAAAAAAMAAwC3AAAA8wIAAAAA&#10;" filled="f" strokeweight=".5pt">
                <v:textbox inset=".5mm,0,0,0">
                  <w:txbxContent>
                    <w:p w14:paraId="5149EE19" w14:textId="77777777" w:rsidR="00082DE7" w:rsidRDefault="00082DE7"/>
                  </w:txbxContent>
                </v:textbox>
              </v:shape>
              <v:shape id="tbxFam6" o:spid="_x0000_s1062"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yTvwAAANsAAAAPAAAAZHJzL2Rvd25yZXYueG1sRE9Li8Iw&#10;EL4L+x/CLHizqY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CdCKyTvwAAANsAAAAPAAAAAAAA&#10;AAAAAAAAAAcCAABkcnMvZG93bnJldi54bWxQSwUGAAAAAAMAAwC3AAAA8wIAAAAA&#10;" filled="f" strokeweight=".5pt">
                <v:textbox inset=".5mm,0,0,0">
                  <w:txbxContent>
                    <w:p w14:paraId="61B717D3" w14:textId="090FF863" w:rsidR="00082DE7" w:rsidRDefault="00067FD7">
                      <w:pPr>
                        <w:rPr>
                          <w:i/>
                          <w:sz w:val="20"/>
                          <w:szCs w:val="20"/>
                          <w:lang w:val="en-US"/>
                        </w:rPr>
                      </w:pPr>
                      <w:r>
                        <w:rPr>
                          <w:i/>
                          <w:sz w:val="20"/>
                          <w:szCs w:val="20"/>
                          <w:lang w:val="uk-UA"/>
                        </w:rPr>
                        <w:t>Городиський</w:t>
                      </w:r>
                    </w:p>
                    <w:p w14:paraId="3B19AAD1" w14:textId="77777777" w:rsidR="00F16ACD" w:rsidRPr="00F16ACD" w:rsidRDefault="00F16ACD">
                      <w:pPr>
                        <w:rPr>
                          <w:i/>
                          <w:sz w:val="20"/>
                          <w:szCs w:val="20"/>
                          <w:lang w:val="en-US"/>
                        </w:rPr>
                      </w:pPr>
                    </w:p>
                  </w:txbxContent>
                </v:textbox>
              </v:shape>
              <v:shape id="tbxJob1" o:spid="_x0000_s1063"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" filled="f" strokeweight=".5pt">
                <v:textbox inset=".5mm,0,0,0">
                  <w:txbxContent>
                    <w:p w14:paraId="25E6CB80" w14:textId="77777777" w:rsidR="00082DE7" w:rsidRPr="00F66EF8" w:rsidRDefault="00082DE7" w:rsidP="0069384D">
                      <w:pPr>
                        <w:pStyle w:val="Twordfami"/>
                      </w:pPr>
                    </w:p>
                  </w:txbxContent>
                </v:textbox>
              </v:shape>
              <v:shape id="tbxJob2" o:spid="_x0000_s1064"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" filled="f" strokeweight=".5pt">
                <v:textbox inset=".5mm,0,0,0">
                  <w:txbxContent>
                    <w:p w14:paraId="51F886AA" w14:textId="77777777" w:rsidR="00082DE7" w:rsidRPr="00DF2469" w:rsidRDefault="00082DE7" w:rsidP="0069384D">
                      <w:pPr>
                        <w:pStyle w:val="Twordfami"/>
                      </w:pPr>
                    </w:p>
                  </w:txbxContent>
                </v:textbox>
              </v:shape>
              <v:shape id="tbxJob4" o:spid="_x0000_s1065"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" filled="f" strokeweight=".5pt">
                <v:textbox inset=".5mm,0,0,0">
                  <w:txbxContent>
                    <w:p w14:paraId="7B3A27B0" w14:textId="77777777" w:rsidR="00082DE7" w:rsidRPr="00DF2469" w:rsidRDefault="00082DE7" w:rsidP="0069384D">
                      <w:pPr>
                        <w:pStyle w:val="Twordfami"/>
                      </w:pPr>
                    </w:p>
                  </w:txbxContent>
                </v:textbox>
              </v:shape>
              <v:shape id="tbxJob5" o:spid="_x0000_s1066"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" filled="f" strokeweight=".5pt">
                <v:textbox inset=".5mm,0,0,0">
                  <w:txbxContent>
                    <w:p w14:paraId="188C9BD5" w14:textId="77777777" w:rsidR="00082DE7" w:rsidRPr="0039704B" w:rsidRDefault="00082DE7" w:rsidP="009B21D4">
                      <w:pPr>
                        <w:pStyle w:val="Twordfami"/>
                        <w:rPr>
                          <w:lang w:val="uk-UA"/>
                        </w:rPr>
                      </w:pPr>
                      <w:r>
                        <w:rPr>
                          <w:lang w:val="uk-UA"/>
                        </w:rPr>
                        <w:t>Перевірив</w:t>
                      </w:r>
                    </w:p>
                    <w:p w14:paraId="6542EF47" w14:textId="77777777" w:rsidR="00082DE7" w:rsidRPr="0039704B" w:rsidRDefault="00082DE7" w:rsidP="0069384D">
                      <w:pPr>
                        <w:pStyle w:val="Twordfami"/>
                        <w:rPr>
                          <w:lang w:val="uk-UA"/>
                        </w:rPr>
                      </w:pPr>
                    </w:p>
                  </w:txbxContent>
                </v:textbox>
              </v:shape>
              <v:shape id="tbxJob6" o:spid="_x0000_s1067"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" filled="f" strokeweight=".5pt">
                <v:textbox inset=".5mm,0,0,0">
                  <w:txbxContent>
                    <w:p w14:paraId="2F5414EF" w14:textId="77777777" w:rsidR="00082DE7" w:rsidRDefault="00082DE7" w:rsidP="009B21D4">
                      <w:pPr>
                        <w:pStyle w:val="Twordfami"/>
                      </w:pPr>
                      <w:r>
                        <w:rPr>
                          <w:lang w:val="uk-UA"/>
                        </w:rPr>
                        <w:t>Виконав</w:t>
                      </w:r>
                    </w:p>
                  </w:txbxContent>
                </v:textbox>
              </v:shape>
              <v:shape id="Text Box 250" o:spid="_x0000_s1068"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" filled="f" strokeweight=".5pt">
                <v:textbox inset="0,0,0,0">
                  <w:txbxContent>
                    <w:p w14:paraId="59E0E392" w14:textId="77777777" w:rsidR="00082DE7" w:rsidRDefault="00082DE7" w:rsidP="0069384D">
                      <w:pPr>
                        <w:pStyle w:val="Tworddate"/>
                      </w:pPr>
                    </w:p>
                  </w:txbxContent>
                </v:textbox>
              </v:shape>
              <v:shape id="Text Box 251" o:spid="_x0000_s1069"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" filled="f" strokeweight=".5pt">
                <v:textbox inset="0,.5mm,0,0">
                  <w:txbxContent>
                    <w:p w14:paraId="1690FF65" w14:textId="77777777" w:rsidR="00082DE7" w:rsidRPr="001C2705" w:rsidRDefault="00082DE7" w:rsidP="0069384D">
                      <w:pPr>
                        <w:pStyle w:val="Twordizme"/>
                      </w:pPr>
                      <w:r w:rsidRPr="004C30A9">
                        <w:t>П</w:t>
                      </w:r>
                      <w:r>
                        <w:rPr>
                          <w:lang w:val="uk-UA"/>
                        </w:rPr>
                        <w:t>і</w:t>
                      </w:r>
                      <w:r w:rsidRPr="004C30A9">
                        <w:t>дп</w:t>
                      </w:r>
                      <w:r w:rsidRPr="001C2705">
                        <w:t>.</w:t>
                      </w:r>
                    </w:p>
                  </w:txbxContent>
                </v:textbox>
              </v:shape>
              <v:shape id="Text Box 252" o:spid="_x0000_s1070"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ILxgAAANsAAAAPAAAAZHJzL2Rvd25yZXYueG1sRI9BawIx&#10;FITvgv8hvEJvNVtL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7MqSC8YAAADbAAAA&#10;DwAAAAAAAAAAAAAAAAAHAgAAZHJzL2Rvd25yZXYueG1sUEsFBgAAAAADAAMAtwAAAPoCAAAAAA==&#10;" filled="f" strokeweight=".5pt">
                <v:textbox>
                  <w:txbxContent>
                    <w:p w14:paraId="1A4BC117" w14:textId="77777777" w:rsidR="00082DE7" w:rsidRDefault="00082DE7" w:rsidP="0069384D">
                      <w:pPr>
                        <w:pStyle w:val="Tworddate"/>
                      </w:pPr>
                    </w:p>
                  </w:txbxContent>
                </v:textbox>
              </v:shape>
              <v:shape id="Text Box 253" o:spid="_x0000_s1071"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p/xgAAANsAAAAPAAAAZHJzL2Rvd25yZXYueG1sRI9BawIx&#10;FITvgv8hvEJvNVtp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YyMKf8YAAADbAAAA&#10;DwAAAAAAAAAAAAAAAAAHAgAAZHJzL2Rvd25yZXYueG1sUEsFBgAAAAADAAMAtwAAAPoCAAAAAA==&#10;" filled="f" strokeweight=".5pt">
                <v:textbox>
                  <w:txbxContent>
                    <w:p w14:paraId="692EE3A6" w14:textId="77777777" w:rsidR="00082DE7" w:rsidRDefault="00082DE7" w:rsidP="0069384D">
                      <w:pPr>
                        <w:pStyle w:val="Tworddate"/>
                      </w:pPr>
                    </w:p>
                  </w:txbxContent>
                </v:textbox>
              </v:shape>
              <v:shape id="Text Box 254" o:spid="_x0000_s1072"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" filled="f" strokeweight=".5pt">
                <v:textbox>
                  <w:txbxContent>
                    <w:p w14:paraId="26D1F02D" w14:textId="77777777" w:rsidR="00082DE7" w:rsidRDefault="00082DE7" w:rsidP="0069384D">
                      <w:pPr>
                        <w:pStyle w:val="Tworddate"/>
                      </w:pPr>
                    </w:p>
                  </w:txbxContent>
                </v:textbox>
              </v:shape>
              <v:shape id="Text Box 255" o:spid="_x0000_s107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" filled="f" strokeweight=".5pt">
                <v:textbox>
                  <w:txbxContent>
                    <w:p w14:paraId="61FE7429" w14:textId="77777777" w:rsidR="00082DE7" w:rsidRDefault="00082DE7" w:rsidP="0069384D">
                      <w:pPr>
                        <w:pStyle w:val="Tworddate"/>
                      </w:pPr>
                    </w:p>
                  </w:txbxContent>
                </v:textbox>
              </v:shape>
              <v:shape id="Text Box 256" o:spid="_x0000_s107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ZQI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" filled="f" strokeweight=".5pt">
                <v:textbox>
                  <w:txbxContent>
                    <w:p w14:paraId="1E1BB659" w14:textId="77777777" w:rsidR="00082DE7" w:rsidRDefault="00082DE7" w:rsidP="0069384D">
                      <w:pPr>
                        <w:pStyle w:val="Tworddate"/>
                      </w:pPr>
                    </w:p>
                  </w:txbxContent>
                </v:textbox>
              </v:shape>
              <v:shape id="_x0000_s1075"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" filled="f" strokeweight=".5pt">
                <v:textbox inset="0,.5mm,0,0">
                  <w:txbxContent>
                    <w:p w14:paraId="3472FDBC" w14:textId="77777777" w:rsidR="00082DE7" w:rsidRPr="00693C49" w:rsidRDefault="00082DE7" w:rsidP="00693C49"/>
                  </w:txbxContent>
                </v:textbox>
              </v:shape>
              <v:shape id="Text Box 258" o:spid="_x0000_s1076"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" filled="f" strokeweight=".5pt">
                <v:textbox inset="0,.5mm,0,0">
                  <w:txbxContent>
                    <w:p w14:paraId="6359C121" w14:textId="77777777" w:rsidR="00082DE7" w:rsidRPr="001C2705" w:rsidRDefault="00082DE7" w:rsidP="0069384D">
                      <w:pPr>
                        <w:pStyle w:val="Twordizme"/>
                      </w:pPr>
                      <w:r w:rsidRPr="004C30A9">
                        <w:t>Дата</w:t>
                      </w:r>
                    </w:p>
                  </w:txbxContent>
                </v:textbox>
              </v:shape>
              <v:shape id="tbxDat1" o:spid="_x0000_s1077"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" filled="f" strokeweight=".5pt">
                <v:textbox inset="0,.5mm,0,0">
                  <w:txbxContent>
                    <w:p w14:paraId="5CBA30A5" w14:textId="77777777" w:rsidR="00082DE7" w:rsidRPr="00A01018" w:rsidRDefault="00082DE7" w:rsidP="0069384D">
                      <w:pPr>
                        <w:pStyle w:val="Tworddate"/>
                        <w:rPr>
                          <w:lang w:val="uk-UA"/>
                        </w:rPr>
                      </w:pPr>
                    </w:p>
                  </w:txbxContent>
                </v:textbox>
              </v:shape>
              <v:shape id="tbxDat2" o:spid="_x0000_s1078"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" filled="f" strokeweight=".5pt">
                <v:textbox inset="0,.5mm,0,0">
                  <w:txbxContent>
                    <w:p w14:paraId="238CEFED" w14:textId="77777777" w:rsidR="00082DE7" w:rsidRPr="00B467F8" w:rsidRDefault="00082DE7" w:rsidP="00B467F8"/>
                  </w:txbxContent>
                </v:textbox>
              </v:shape>
              <v:shape id="tbxDat4" o:spid="_x0000_s1079"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" filled="f" strokeweight=".5pt">
                <v:textbox inset="0,.5mm,0,0">
                  <w:txbxContent>
                    <w:p w14:paraId="70663BF6" w14:textId="77777777" w:rsidR="00082DE7" w:rsidRPr="00B467F8" w:rsidRDefault="00082DE7" w:rsidP="00B467F8"/>
                  </w:txbxContent>
                </v:textbox>
              </v:shape>
              <v:shape id="tbxDat5" o:spid="_x0000_s1080"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" filled="f" strokeweight=".5pt">
                <v:textbox inset="0,.5mm,0,0">
                  <w:txbxContent>
                    <w:p w14:paraId="1F68EB3D" w14:textId="77777777" w:rsidR="00082DE7" w:rsidRPr="004413CE" w:rsidRDefault="00082DE7" w:rsidP="00B467F8">
                      <w:pPr>
                        <w:rPr>
                          <w:lang w:val="uk-UA"/>
                        </w:rPr>
                      </w:pPr>
                    </w:p>
                  </w:txbxContent>
                </v:textbox>
              </v:shape>
              <v:shape id="tbxDat6" o:spid="_x0000_s1081"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" filled="f" strokeweight=".5pt">
                <v:textbox inset="0,.5mm,0,0">
                  <w:txbxContent>
                    <w:p w14:paraId="287B47BC" w14:textId="77777777" w:rsidR="00082DE7" w:rsidRPr="00B467F8" w:rsidRDefault="00082DE7" w:rsidP="00B467F8"/>
                  </w:txbxContent>
                </v:textbox>
              </v:shape>
              <v:shape id="_x0000_s1082"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" filled="f" stroked="f">
                <v:textbox inset=",0,,0">
                  <w:txbxContent>
                    <w:p w14:paraId="5424681F" w14:textId="77777777" w:rsidR="00082DE7" w:rsidRPr="004C30A9" w:rsidRDefault="00082DE7" w:rsidP="0069384D">
                      <w:pPr>
                        <w:pStyle w:val="Twordoboz"/>
                      </w:pPr>
                    </w:p>
                  </w:txbxContent>
                </v:textbox>
              </v:shape>
              <v:shape id="tbxFirm" o:spid="_x0000_s1083"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" filled="f" strokeweight="1.5pt">
                <v:textbox inset="0,0,0,0">
                  <w:txbxContent>
                    <w:p w14:paraId="1216A875" w14:textId="77777777" w:rsidR="00082DE7"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B7725C">
                        <w:rPr>
                          <w:rFonts w:ascii="Calibri" w:hAnsi="Calibri"/>
                          <w:b/>
                          <w:sz w:val="20"/>
                          <w:szCs w:val="20"/>
                          <w:lang w:val="uk-UA"/>
                        </w:rPr>
                        <w:t xml:space="preserve"> </w:t>
                      </w:r>
                    </w:p>
                    <w:p w14:paraId="0A494DA6" w14:textId="77777777" w:rsidR="00082DE7"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АКЦІОНЕРНЕ</w:t>
                      </w:r>
                      <w:r w:rsidRPr="00B7725C">
                        <w:rPr>
                          <w:rFonts w:ascii="Calibri" w:hAnsi="Calibri"/>
                          <w:b/>
                          <w:sz w:val="20"/>
                          <w:szCs w:val="20"/>
                        </w:rPr>
                        <w:t xml:space="preserve"> </w:t>
                      </w:r>
                      <w:r w:rsidRPr="00B7725C">
                        <w:rPr>
                          <w:rFonts w:ascii="Calibri" w:hAnsi="Calibri"/>
                          <w:b/>
                          <w:sz w:val="20"/>
                          <w:szCs w:val="20"/>
                          <w:lang w:val="uk-UA"/>
                        </w:rPr>
                        <w:t xml:space="preserve">ТОВАРИСТВО </w:t>
                      </w:r>
                    </w:p>
                    <w:p w14:paraId="3934952C" w14:textId="77777777" w:rsidR="00082DE7" w:rsidRPr="00B7725C" w:rsidRDefault="00082DE7" w:rsidP="00A01018">
                      <w:pPr>
                        <w:jc w:val="center"/>
                        <w:outlineLvl w:val="0"/>
                        <w:rPr>
                          <w:rFonts w:ascii="Calibri" w:hAnsi="Calibri"/>
                          <w:b/>
                          <w:sz w:val="20"/>
                          <w:szCs w:val="20"/>
                          <w:lang w:val="uk-UA"/>
                        </w:rPr>
                      </w:pPr>
                      <w:r w:rsidRPr="00B7725C">
                        <w:rPr>
                          <w:rFonts w:ascii="Calibri" w:hAnsi="Calibri"/>
                          <w:b/>
                          <w:sz w:val="20"/>
                          <w:szCs w:val="20"/>
                          <w:lang w:val="uk-UA"/>
                        </w:rPr>
                        <w:t>«КАРЛСБЕРГ УКРАЇНА»</w:t>
                      </w:r>
                    </w:p>
                    <w:p w14:paraId="314B97D8" w14:textId="77777777" w:rsidR="00082DE7" w:rsidRPr="00A01018" w:rsidRDefault="00082DE7" w:rsidP="0069384D">
                      <w:pPr>
                        <w:pStyle w:val="Twordfirm"/>
                        <w:rPr>
                          <w:lang w:val="uk-UA"/>
                        </w:rPr>
                      </w:pPr>
                    </w:p>
                  </w:txbxContent>
                </v:textbox>
              </v:shape>
              <v:shape id="Text Box 266" o:spid="_x0000_s1084"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" filled="f" strokeweight="1.5pt">
                <v:textbox inset="0,0,0,0">
                  <w:txbxContent>
                    <w:p w14:paraId="5C6B5237" w14:textId="77777777" w:rsidR="00082DE7" w:rsidRPr="004C30A9" w:rsidRDefault="00082DE7" w:rsidP="0069384D">
                      <w:pPr>
                        <w:pStyle w:val="Twordlitlistlistov"/>
                      </w:pPr>
                      <w:r w:rsidRPr="004C30A9">
                        <w:t>Стад</w:t>
                      </w:r>
                      <w:r>
                        <w:rPr>
                          <w:lang w:val="uk-UA"/>
                        </w:rPr>
                        <w:t>і</w:t>
                      </w:r>
                      <w:r w:rsidRPr="004C30A9">
                        <w:t>я</w:t>
                      </w:r>
                    </w:p>
                    <w:p w14:paraId="1C3DEF4F" w14:textId="77777777" w:rsidR="00082DE7" w:rsidRPr="004C30A9" w:rsidRDefault="00082DE7" w:rsidP="0069384D"/>
                  </w:txbxContent>
                </v:textbox>
              </v:shape>
              <v:shape id="Text Box 267" o:spid="_x0000_s1085"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" filled="f" strokeweight="1.5pt">
                <v:textbox inset="0,0,0,0">
                  <w:txbxContent>
                    <w:p w14:paraId="51535913" w14:textId="77777777" w:rsidR="00082DE7" w:rsidRPr="003A75B2" w:rsidRDefault="00082DE7" w:rsidP="0069384D">
                      <w:pPr>
                        <w:pStyle w:val="Twordlitlistlistov"/>
                      </w:pPr>
                      <w:r>
                        <w:t>Лист</w:t>
                      </w:r>
                    </w:p>
                  </w:txbxContent>
                </v:textbox>
              </v:shape>
              <v:shape id="Text Box 268" o:spid="_x0000_s1086"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" filled="f" strokeweight="1.5pt">
                <v:textbox inset="0,0,0,0">
                  <w:txbxContent>
                    <w:p w14:paraId="110C9791" w14:textId="77777777" w:rsidR="00082DE7" w:rsidRPr="003A75B2" w:rsidRDefault="00082DE7" w:rsidP="0069384D">
                      <w:pPr>
                        <w:pStyle w:val="Twordlitlistlistov"/>
                      </w:pPr>
                      <w:r>
                        <w:t>Лист</w:t>
                      </w:r>
                      <w:r>
                        <w:rPr>
                          <w:lang w:val="uk-UA"/>
                        </w:rPr>
                        <w:t>і</w:t>
                      </w:r>
                      <w:r>
                        <w:t>в</w:t>
                      </w:r>
                    </w:p>
                  </w:txbxContent>
                </v:textbox>
              </v:shape>
              <v:shape id="tbxPags" o:spid="_x0000_s1087"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" filled="f" strokeweight="1.5pt">
                <v:textbox inset="0,0,0,0">
                  <w:txbxContent>
                    <w:p w14:paraId="6A09D18E" w14:textId="77777777" w:rsidR="00082DE7" w:rsidRPr="0099233F" w:rsidRDefault="001951F5" w:rsidP="0004012E">
                      <w:pPr>
                        <w:jc w:val="center"/>
                        <w:rPr>
                          <w:rFonts w:ascii="Calibri" w:hAnsi="Calibri"/>
                          <w:i/>
                          <w:szCs w:val="20"/>
                          <w:lang w:val="uk-UA"/>
                        </w:rPr>
                      </w:pPr>
                      <w:r>
                        <w:rPr>
                          <w:rFonts w:ascii="Calibri" w:hAnsi="Calibri"/>
                          <w:i/>
                          <w:szCs w:val="20"/>
                          <w:lang w:val="uk-UA"/>
                        </w:rPr>
                        <w:t>7</w:t>
                      </w:r>
                    </w:p>
                  </w:txbxContent>
                </v:textbox>
              </v:shape>
              <v:shape id="tbxPage1" o:spid="_x0000_s1088"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" filled="f" strokeweight="1.5pt">
                <v:textbox inset="0,0,0,0">
                  <w:txbxContent>
                    <w:p w14:paraId="78D28D1A" w14:textId="77777777" w:rsidR="00082DE7" w:rsidRPr="00B7725C" w:rsidRDefault="00082DE7" w:rsidP="00D972B8">
                      <w:pPr>
                        <w:jc w:val="center"/>
                        <w:rPr>
                          <w:rFonts w:ascii="ISOCPEUR" w:hAnsi="ISOCPEUR"/>
                          <w:i/>
                        </w:rPr>
                      </w:pPr>
                      <w:r w:rsidRPr="00B7725C">
                        <w:rPr>
                          <w:rFonts w:ascii="ISOCPEUR" w:hAnsi="ISOCPEUR"/>
                          <w:i/>
                        </w:rPr>
                        <w:t>1</w:t>
                      </w:r>
                    </w:p>
                  </w:txbxContent>
                </v:textbox>
              </v:shape>
              <v:shape id="tbxLite" o:spid="_x0000_s1089"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" filled="f" strokeweight="1.5pt">
                <v:textbox inset="0,0,0,0">
                  <w:txbxContent>
                    <w:p w14:paraId="7229D539" w14:textId="77777777" w:rsidR="00082DE7" w:rsidRPr="006C654A" w:rsidRDefault="00082DE7" w:rsidP="0069384D">
                      <w:pPr>
                        <w:pStyle w:val="Twordlitera"/>
                        <w:rPr>
                          <w:sz w:val="24"/>
                          <w:szCs w:val="24"/>
                        </w:rPr>
                      </w:pPr>
                      <w:r>
                        <w:rPr>
                          <w:sz w:val="24"/>
                          <w:szCs w:val="24"/>
                        </w:rPr>
                        <w:t>П</w:t>
                      </w:r>
                    </w:p>
                  </w:txbxContent>
                </v:textbox>
              </v:shape>
              <v:shape id="tbxNaim" o:spid="_x0000_s1090" type="#_x0000_t202" style="position:absolute;left:4820;top:14855;width:3969;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" filled="f" stroked="f" strokecolor="red">
                <v:textbox inset="0,0,0,0">
                  <w:txbxContent>
                    <w:p w14:paraId="11D7DB27" w14:textId="77777777" w:rsidR="00026AB9" w:rsidRDefault="00026AB9" w:rsidP="004958CF">
                      <w:pPr>
                        <w:pStyle w:val="Twordtdoc"/>
                        <w:rPr>
                          <w:szCs w:val="24"/>
                          <w:lang w:val="uk-UA"/>
                        </w:rPr>
                      </w:pPr>
                    </w:p>
                    <w:p w14:paraId="20FF3459" w14:textId="77777777" w:rsidR="00082DE7" w:rsidRDefault="00026AB9" w:rsidP="004958CF">
                      <w:pPr>
                        <w:pStyle w:val="Twordtdoc"/>
                        <w:rPr>
                          <w:szCs w:val="24"/>
                          <w:lang w:val="uk-UA"/>
                        </w:rPr>
                      </w:pPr>
                      <w:r>
                        <w:rPr>
                          <w:szCs w:val="24"/>
                          <w:lang w:val="uk-UA"/>
                        </w:rPr>
                        <w:t>Продаж відходів</w:t>
                      </w:r>
                      <w:r>
                        <w:rPr>
                          <w:szCs w:val="24"/>
                        </w:rPr>
                        <w:t>/</w:t>
                      </w:r>
                      <w:r>
                        <w:rPr>
                          <w:szCs w:val="24"/>
                          <w:lang w:val="uk-UA"/>
                        </w:rPr>
                        <w:t>неліквідів виробництва</w:t>
                      </w:r>
                    </w:p>
                  </w:txbxContent>
                </v:textbox>
              </v:shape>
              <v:shape id="_x0000_s1091"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" strokeweight="1.5pt">
                <v:textbox style="layout-flow:vertical;mso-layout-flow-alt:bottom-to-top" inset="1mm,1mm,0,0">
                  <w:txbxContent>
                    <w:p w14:paraId="6F3F29EB" w14:textId="77777777" w:rsidR="00082DE7" w:rsidRPr="004C30A9" w:rsidRDefault="00082DE7" w:rsidP="0069384D"/>
                  </w:txbxContent>
                </v:textbox>
              </v:shape>
              <v:shape id="Text Box 274" o:spid="_x0000_s1092"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" filled="f" strokeweight="1.5pt">
                <v:textbox style="layout-flow:vertical;mso-layout-flow-alt:bottom-to-top" inset="0,0,0,0">
                  <w:txbxContent>
                    <w:p w14:paraId="34F2020C" w14:textId="77777777" w:rsidR="00082DE7" w:rsidRPr="0039704B" w:rsidRDefault="00082DE7" w:rsidP="0069384D">
                      <w:pPr>
                        <w:pStyle w:val="Twordaddfieldheads"/>
                        <w:rPr>
                          <w:lang w:val="uk-UA"/>
                        </w:rPr>
                      </w:pPr>
                      <w:r>
                        <w:rPr>
                          <w:lang w:val="uk-UA"/>
                        </w:rPr>
                        <w:t>І</w:t>
                      </w:r>
                      <w:r w:rsidRPr="0068301B">
                        <w:t xml:space="preserve">нв. № </w:t>
                      </w:r>
                      <w:r>
                        <w:rPr>
                          <w:lang w:val="uk-UA"/>
                        </w:rPr>
                        <w:t>ориг..</w:t>
                      </w:r>
                    </w:p>
                  </w:txbxContent>
                </v:textbox>
              </v:shape>
              <v:shape id="_x0000_s1093"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" strokeweight="1.5pt">
                <v:textbox style="layout-flow:vertical;mso-layout-flow-alt:bottom-to-top" inset="1mm,1mm,0,0">
                  <w:txbxContent>
                    <w:p w14:paraId="552F913A" w14:textId="77777777" w:rsidR="00082DE7" w:rsidRPr="00693C49" w:rsidRDefault="00082DE7" w:rsidP="00693C49"/>
                  </w:txbxContent>
                </v:textbox>
              </v:shape>
              <v:shape id="Text Box 276" o:spid="_x0000_s1094"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9pwgAAANsAAAAPAAAAZHJzL2Rvd25yZXYueG1sRI9Pi8Iw&#10;FMTvwn6H8Ba8aarI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A7XF9pwgAAANsAAAAPAAAA&#10;AAAAAAAAAAAAAAcCAABkcnMvZG93bnJldi54bWxQSwUGAAAAAAMAAwC3AAAA9gIAAAAA&#10;" strokeweight="1.5pt">
                <v:textbox style="layout-flow:vertical;mso-layout-flow-alt:bottom-to-top" inset="0,0,0,0">
                  <w:txbxContent>
                    <w:p w14:paraId="566B7A38" w14:textId="77777777" w:rsidR="00082DE7" w:rsidRPr="00B9371F" w:rsidRDefault="00082DE7" w:rsidP="0069384D">
                      <w:pPr>
                        <w:pStyle w:val="Twordaddfieldheads"/>
                        <w:rPr>
                          <w:lang w:val="en-US"/>
                        </w:rPr>
                      </w:pPr>
                      <w:r w:rsidRPr="00B9371F">
                        <w:t>П</w:t>
                      </w:r>
                      <w:r>
                        <w:rPr>
                          <w:lang w:val="uk-UA"/>
                        </w:rPr>
                        <w:t>і</w:t>
                      </w:r>
                      <w:r w:rsidRPr="00B9371F">
                        <w:t xml:space="preserve">дп. </w:t>
                      </w:r>
                      <w:r>
                        <w:rPr>
                          <w:lang w:val="uk-UA"/>
                        </w:rPr>
                        <w:t>І</w:t>
                      </w:r>
                      <w:r w:rsidRPr="00B9371F">
                        <w:t xml:space="preserve"> дата</w:t>
                      </w:r>
                    </w:p>
                    <w:p w14:paraId="743C8936" w14:textId="77777777" w:rsidR="00082DE7" w:rsidRPr="004C30A9" w:rsidRDefault="00082DE7" w:rsidP="0069384D"/>
                  </w:txbxContent>
                </v:textbox>
              </v:shape>
              <v:shape id="_x0000_s1095"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" strokeweight="1.5pt">
                <v:textbox style="layout-flow:vertical;mso-layout-flow-alt:bottom-to-top" inset="1mm,1mm,0,0">
                  <w:txbxContent>
                    <w:p w14:paraId="3E50FD05" w14:textId="77777777" w:rsidR="00082DE7" w:rsidRPr="00693C49" w:rsidRDefault="00082DE7" w:rsidP="00693C49"/>
                  </w:txbxContent>
                </v:textbox>
              </v:shape>
              <v:shape id="Text Box 278" o:spid="_x0000_s1096"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26AwAAAANsAAAAPAAAAZHJzL2Rvd25yZXYueG1sRI9Lq8Iw&#10;FIT3gv8hHOHubKqI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JY9ugMAAAADbAAAADwAAAAAA&#10;AAAAAAAAAAAHAgAAZHJzL2Rvd25yZXYueG1sUEsFBgAAAAADAAMAtwAAAPQCAAAAAA==&#10;" strokeweight="1.5pt">
                <v:textbox style="layout-flow:vertical;mso-layout-flow-alt:bottom-to-top" inset="0,0,0,0">
                  <w:txbxContent>
                    <w:p w14:paraId="6F011AA4" w14:textId="77777777" w:rsidR="00082DE7" w:rsidRPr="0039704B" w:rsidRDefault="00082DE7" w:rsidP="0069384D">
                      <w:pPr>
                        <w:pStyle w:val="Twordaddfieldheads"/>
                        <w:rPr>
                          <w:lang w:val="uk-UA"/>
                        </w:rPr>
                      </w:pPr>
                      <w:r w:rsidRPr="0068301B">
                        <w:t>Инв. №.</w:t>
                      </w:r>
                      <w:r>
                        <w:rPr>
                          <w:lang w:val="uk-UA"/>
                        </w:rPr>
                        <w:t xml:space="preserve"> ориг..</w:t>
                      </w:r>
                    </w:p>
                  </w:txbxContent>
                </v:textbox>
              </v:shape>
              <v:line id="Line 279" o:spid="_x0000_s1097"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shape id="tbxTdoc" o:spid="_x0000_s1098" type="#_x0000_t202" style="position:absolute;left:4820;top:15819;width:3969;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" filled="f" stroked="f" strokecolor="aqua">
                <v:textbox inset="0,0,0,0">
                  <w:txbxContent>
                    <w:p w14:paraId="676555FD" w14:textId="77777777" w:rsidR="00082DE7" w:rsidRPr="00413904" w:rsidRDefault="00082DE7" w:rsidP="0069384D">
                      <w:pPr>
                        <w:pStyle w:val="Twordtdoc"/>
                        <w:rPr>
                          <w:szCs w:val="24"/>
                          <w:lang w:val="ru-RU"/>
                        </w:rPr>
                      </w:pPr>
                      <w:r w:rsidRPr="00413904">
                        <w:rPr>
                          <w:szCs w:val="24"/>
                          <w:lang w:val="ru-RU"/>
                        </w:rPr>
                        <w:t>Технічне завдання</w:t>
                      </w:r>
                    </w:p>
                  </w:txbxContent>
                </v:textbox>
              </v:shape>
              <v:line id="Line 281" o:spid="_x0000_s1099"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ZCwwAAANsAAAAPAAAAZHJzL2Rvd25yZXYueG1sRI9Ba8JA&#10;FITvBf/D8oTe6kZLi0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B9GWQsMAAADbAAAADwAA&#10;AAAAAAAAAAAAAAAHAgAAZHJzL2Rvd25yZXYueG1sUEsFBgAAAAADAAMAtwAAAPcCAAAAAA==&#10;" strokeweight="1.5pt"/>
              <v:line id="Line 282" o:spid="_x0000_s1100"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line id="Line 283" o:spid="_x0000_s1101"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" strokeweight="1.5pt"/>
              <v:line id="Line 284" o:spid="_x0000_s1102"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line id="Line 285" o:spid="_x0000_s1103"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BBwwAAANsAAAAPAAAAZHJzL2Rvd25yZXYueG1sRI9Ba8JA&#10;FITvBf/D8oTe6saK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eOqQQcMAAADbAAAADwAA&#10;AAAAAAAAAAAAAAAHAgAAZHJzL2Rvd25yZXYueG1sUEsFBgAAAAADAAMAtwAAAPcCAAAAAA==&#10;" strokeweight="1.5pt"/>
              <v:line id="Line 286" o:spid="_x0000_s1104"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XaxAAAANsAAAAPAAAAZHJzL2Rvd25yZXYueG1sRI9Pa8JA&#10;FMTvhX6H5RW81Y2VWo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BemNdrEAAAA2wAAAA8A&#10;AAAAAAAAAAAAAAAABwIAAGRycy9kb3ducmV2LnhtbFBLBQYAAAAAAwADALcAAAD4AgAAAAA=&#10;" strokeweight="1.5pt"/>
              <v:line id="Line 287" o:spid="_x0000_s1105"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GowAAAANsAAAAPAAAAZHJzL2Rvd25yZXYueG1sRE/Pa8Iw&#10;FL4L+x/CG+ym6RRl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ZjmhqMAAAADbAAAADwAAAAAA&#10;AAAAAAAAAAAHAgAAZHJzL2Rvd25yZXYueG1sUEsFBgAAAAADAAMAtwAAAPQCAAAAAA==&#10;" strokeweight="1.5pt"/>
              <v:shape id="Text Box 288" o:spid="_x0000_s1106"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" filled="f" stroked="f" strokeweight="1.5pt">
                <v:textbox inset="0,0,0,0">
                  <w:txbxContent>
                    <w:p w14:paraId="710232B8" w14:textId="77777777" w:rsidR="00082DE7" w:rsidRPr="003A75B2" w:rsidRDefault="00082DE7" w:rsidP="0069384D">
                      <w:pPr>
                        <w:pStyle w:val="Twordcopyformat"/>
                      </w:pPr>
                      <w:r w:rsidRPr="004C30A9">
                        <w:t>Формат</w:t>
                      </w:r>
                    </w:p>
                  </w:txbxContent>
                </v:textbox>
              </v:shape>
              <v:shape id="_x0000_s1107"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" filled="f" stroked="f" strokeweight="1.5pt">
                <v:textbox inset="0,0,0,0">
                  <w:txbxContent>
                    <w:p w14:paraId="23364A15" w14:textId="77777777" w:rsidR="00082DE7" w:rsidRPr="003A75B2" w:rsidRDefault="00082DE7" w:rsidP="0069384D">
                      <w:pPr>
                        <w:pStyle w:val="Twordcopyformat"/>
                      </w:pPr>
                      <w:r w:rsidRPr="004C30A9">
                        <w:t>А4</w:t>
                      </w:r>
                    </w:p>
                  </w:txbxContent>
                </v:textbox>
              </v:shape>
              <v:shape id="Text Box 290" o:spid="_x0000_s1108"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3AE045C2" w14:textId="77777777" w:rsidR="00082DE7" w:rsidRPr="003A75B2" w:rsidRDefault="00082DE7" w:rsidP="0069384D">
                      <w:pPr>
                        <w:pStyle w:val="Twordcopyformat"/>
                      </w:pPr>
                      <w:r w:rsidRPr="004C30A9">
                        <w:t>Коп</w:t>
                      </w:r>
                      <w:r>
                        <w:rPr>
                          <w:lang w:val="uk-UA"/>
                        </w:rPr>
                        <w:t>іював</w:t>
                      </w:r>
                      <w:r>
                        <w:t>:</w:t>
                      </w:r>
                    </w:p>
                  </w:txbxContent>
                </v:textbox>
              </v:shape>
              <v:line id="Line 291" o:spid="_x0000_s1109"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" strokeweight="1.5pt"/>
              <v:line id="Line 292" o:spid="_x0000_s1110"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v:shape id="_x0000_s1111"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" strokeweight=".5pt">
                <v:textbox inset="0,.5mm,0,0">
                  <w:txbxContent>
                    <w:p w14:paraId="76F90569" w14:textId="77777777" w:rsidR="00082DE7" w:rsidRPr="00725535" w:rsidRDefault="00082DE7" w:rsidP="0069384D">
                      <w:pPr>
                        <w:pStyle w:val="Twordizme"/>
                      </w:pPr>
                      <w:r>
                        <w:rPr>
                          <w:rStyle w:val="TwordizmeChar"/>
                        </w:rPr>
                        <w:t>.</w:t>
                      </w:r>
                    </w:p>
                  </w:txbxContent>
                </v:textbox>
              </v:shape>
              <v:line id="Line 294" o:spid="_x0000_s1112"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" strokeweight="1.5pt"/>
              <v:line id="Line 295" o:spid="_x0000_s1113"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" strokeweight="1.5pt"/>
              <v:line id="Line 296" o:spid="_x0000_s1114"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" strokeweight="1.5pt"/>
              <v:shape id="tbxJob9" o:spid="_x0000_s1115"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" strokeweight="1.5pt">
                <v:textbox style="layout-flow:vertical;mso-layout-flow-alt:bottom-to-top" inset=".5mm,0,0,0">
                  <w:txbxContent>
                    <w:p w14:paraId="339D389E" w14:textId="77777777" w:rsidR="00082DE7" w:rsidRPr="00693C49" w:rsidRDefault="00082DE7" w:rsidP="00693C49"/>
                  </w:txbxContent>
                </v:textbox>
              </v:shape>
              <v:shape id="tbxJob7" o:spid="_x0000_s1116"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" strokeweight="1.5pt">
                <v:textbox style="layout-flow:vertical;mso-layout-flow-alt:bottom-to-top" inset=".5mm,0,0,0">
                  <w:txbxContent>
                    <w:p w14:paraId="4292EB53" w14:textId="77777777" w:rsidR="00082DE7" w:rsidRPr="00693C49" w:rsidRDefault="00082DE7" w:rsidP="00693C49"/>
                  </w:txbxContent>
                </v:textbox>
              </v:shape>
              <v:shape id="tbxJob8" o:spid="_x0000_s1117"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" strokeweight="1.5pt">
                <v:textbox style="layout-flow:vertical;mso-layout-flow-alt:bottom-to-top" inset=".5mm,0,0,0">
                  <w:txbxContent>
                    <w:p w14:paraId="481472CC" w14:textId="77777777" w:rsidR="00082DE7" w:rsidRPr="00A01018" w:rsidRDefault="00082DE7" w:rsidP="0069384D">
                      <w:pPr>
                        <w:pStyle w:val="Twordfami"/>
                        <w:rPr>
                          <w:sz w:val="20"/>
                          <w:lang w:val="uk-UA"/>
                        </w:rPr>
                      </w:pPr>
                      <w:r w:rsidRPr="00693C49">
                        <w:rPr>
                          <w:sz w:val="20"/>
                        </w:rPr>
                        <w:t>Р</w:t>
                      </w:r>
                      <w:r>
                        <w:rPr>
                          <w:sz w:val="20"/>
                          <w:lang w:val="uk-UA"/>
                        </w:rPr>
                        <w:t>озробив</w:t>
                      </w:r>
                    </w:p>
                  </w:txbxContent>
                </v:textbox>
              </v:shape>
              <v:shape id="Text Box 300" o:spid="_x0000_s1118"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" strokeweight="1.5pt">
                <v:textbox style="layout-flow:vertical;mso-layout-flow-alt:bottom-to-top" inset=".5mm,0,0,0">
                  <w:txbxContent>
                    <w:p w14:paraId="28AF0CDC" w14:textId="77777777" w:rsidR="00082DE7" w:rsidRPr="00A01018" w:rsidRDefault="00082DE7" w:rsidP="0069384D">
                      <w:pPr>
                        <w:pStyle w:val="Twordfami"/>
                        <w:rPr>
                          <w:lang w:val="uk-UA"/>
                        </w:rPr>
                      </w:pPr>
                      <w:r>
                        <w:rPr>
                          <w:lang w:val="uk-UA"/>
                        </w:rPr>
                        <w:t>Погоджено</w:t>
                      </w:r>
                    </w:p>
                  </w:txbxContent>
                </v:textbox>
              </v:shape>
              <v:shape id="tbxFam9" o:spid="_x0000_s1119"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" strokeweight="1.5pt">
                <v:textbox style="layout-flow:vertical;mso-layout-flow-alt:bottom-to-top" inset=".5mm,0,0,0">
                  <w:txbxContent>
                    <w:p w14:paraId="6489B867" w14:textId="77777777" w:rsidR="00082DE7" w:rsidRPr="00693C49" w:rsidRDefault="00082DE7" w:rsidP="00693C49"/>
                  </w:txbxContent>
                </v:textbox>
              </v:shape>
              <v:shape id="tbxFam7" o:spid="_x0000_s1120"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BxAAAANsAAAAPAAAAZHJzL2Rvd25yZXYueG1sRI9La8JA&#10;FIX3Qv/DcAvd6SQp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KdO/4HEAAAA2wAAAA8A&#10;AAAAAAAAAAAAAAAABwIAAGRycy9kb3ducmV2LnhtbFBLBQYAAAAAAwADALcAAAD4AgAAAAA=&#10;" strokeweight="1.5pt">
                <v:textbox style="layout-flow:vertical;mso-layout-flow-alt:bottom-to-top" inset=".5mm,0,0,0">
                  <w:txbxContent>
                    <w:p w14:paraId="117C557B" w14:textId="77777777" w:rsidR="00082DE7" w:rsidRPr="00693C49" w:rsidRDefault="00082DE7" w:rsidP="00693C49"/>
                  </w:txbxContent>
                </v:textbox>
              </v:shape>
              <v:shape id="tbxFam8" o:spid="_x0000_s1121"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f1xAAAANsAAAAPAAAAZHJzL2Rvd25yZXYueG1sRI9La8JA&#10;FIX3Qv/DcAvd6SSh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CinZ/XEAAAA2wAAAA8A&#10;AAAAAAAAAAAAAAAABwIAAGRycy9kb3ducmV2LnhtbFBLBQYAAAAAAwADALcAAAD4AgAAAAA=&#10;" strokeweight="1.5pt">
                <v:textbox style="layout-flow:vertical;mso-layout-flow-alt:bottom-to-top" inset=".5mm,0,0,0">
                  <w:txbxContent>
                    <w:p w14:paraId="05D3A1CD" w14:textId="77777777" w:rsidR="00082DE7" w:rsidRPr="00FE358D" w:rsidRDefault="00082DE7" w:rsidP="00FE358D"/>
                  </w:txbxContent>
                </v:textbox>
              </v:shape>
              <v:shape id="Text Box 304" o:spid="_x0000_s1122"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" strokeweight="1.5pt">
                <v:textbox style="layout-flow:vertical;mso-layout-flow-alt:bottom-to-top">
                  <w:txbxContent>
                    <w:p w14:paraId="5D18D5DA" w14:textId="77777777" w:rsidR="00082DE7" w:rsidRDefault="00082DE7" w:rsidP="0069384D"/>
                  </w:txbxContent>
                </v:textbox>
              </v:shape>
              <v:shape id="Text Box 305" o:spid="_x0000_s1123"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" strokeweight="1.5pt">
                <v:textbox style="layout-flow:vertical;mso-layout-flow-alt:bottom-to-top">
                  <w:txbxContent>
                    <w:p w14:paraId="16B0C673" w14:textId="77777777" w:rsidR="00082DE7" w:rsidRDefault="00082DE7" w:rsidP="0069384D"/>
                  </w:txbxContent>
                </v:textbox>
              </v:shape>
              <v:shape id="Text Box 306" o:spid="_x0000_s1124"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" strokeweight="1.5pt">
                <v:textbox style="layout-flow:vertical;mso-layout-flow-alt:bottom-to-top">
                  <w:txbxContent>
                    <w:p w14:paraId="77048EC5" w14:textId="77777777" w:rsidR="00082DE7" w:rsidRDefault="00082DE7" w:rsidP="0069384D"/>
                  </w:txbxContent>
                </v:textbox>
              </v:shape>
              <v:shape id="tbxDat9" o:spid="_x0000_s1125"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" strokeweight="1.5pt">
                <v:textbox style="layout-flow:vertical;mso-layout-flow-alt:bottom-to-top" inset="0,0,0,0">
                  <w:txbxContent>
                    <w:p w14:paraId="07ECE71C" w14:textId="77777777" w:rsidR="00082DE7" w:rsidRPr="00693C49" w:rsidRDefault="00082DE7" w:rsidP="00693C49"/>
                  </w:txbxContent>
                </v:textbox>
              </v:shape>
              <v:shape id="tbxDat7" o:spid="_x0000_s1126"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" strokeweight="1.5pt">
                <v:textbox style="layout-flow:vertical;mso-layout-flow-alt:bottom-to-top" inset="0,0,0,0">
                  <w:txbxContent>
                    <w:p w14:paraId="6DDE3EED" w14:textId="77777777" w:rsidR="00082DE7" w:rsidRPr="00693C49" w:rsidRDefault="00082DE7" w:rsidP="00693C49"/>
                  </w:txbxContent>
                </v:textbox>
              </v:shape>
              <v:shape id="tbxDat8" o:spid="_x0000_s1127"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" strokeweight="1.5pt">
                <v:textbox style="layout-flow:vertical;mso-layout-flow-alt:bottom-to-top" inset="0,0,0,0">
                  <w:txbxContent>
                    <w:p w14:paraId="47DFE5CB" w14:textId="77777777" w:rsidR="00082DE7" w:rsidRPr="00693C49" w:rsidRDefault="00082DE7" w:rsidP="00693C49"/>
                  </w:txbxContent>
                </v:textbox>
              </v:shape>
              <w10:wrap anchorx="page" anchory="page"/>
            </v:group>
          </w:pict>
        </mc:Fallback>
      </mc:AlternateContent>
    </w:r>
    <w:r w:rsidRPr="00801992">
      <w:rPr>
        <w:rFonts w:ascii="Calibri" w:hAnsi="Calibri"/>
        <w:noProof/>
      </w:rPr>
      <w:drawing>
        <wp:inline distT="0" distB="0" distL="0" distR="0" wp14:anchorId="542065E0" wp14:editId="3DCC47FA">
          <wp:extent cx="1133475" cy="581025"/>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581025"/>
                  </a:xfrm>
                  <a:prstGeom prst="rect">
                    <a:avLst/>
                  </a:prstGeom>
                  <a:noFill/>
                  <a:ln>
                    <a:noFill/>
                  </a:ln>
                </pic:spPr>
              </pic:pic>
            </a:graphicData>
          </a:graphic>
        </wp:inline>
      </w:drawing>
    </w:r>
  </w:p>
  <w:p w14:paraId="53A05192" w14:textId="77777777" w:rsidR="00082DE7" w:rsidRPr="00801992" w:rsidRDefault="00256F33" w:rsidP="00A01018">
    <w:pPr>
      <w:jc w:val="center"/>
      <w:outlineLvl w:val="0"/>
      <w:rPr>
        <w:rFonts w:ascii="Calibri" w:hAnsi="Calibri"/>
        <w:b/>
        <w:sz w:val="20"/>
        <w:szCs w:val="20"/>
        <w:lang w:val="uk-UA"/>
      </w:rPr>
    </w:pPr>
    <w:r>
      <w:rPr>
        <w:rFonts w:ascii="Calibri" w:hAnsi="Calibri"/>
        <w:b/>
        <w:sz w:val="20"/>
        <w:szCs w:val="20"/>
        <w:lang w:val="uk-UA"/>
      </w:rPr>
      <w:t>ПРИВАТНЕ</w:t>
    </w:r>
    <w:r w:rsidR="00082DE7" w:rsidRPr="00801992">
      <w:rPr>
        <w:rFonts w:ascii="Calibri" w:hAnsi="Calibri"/>
        <w:b/>
        <w:sz w:val="20"/>
        <w:szCs w:val="20"/>
        <w:lang w:val="uk-UA"/>
      </w:rPr>
      <w:t xml:space="preserve"> АКЦІОНЕРНЕ</w:t>
    </w:r>
    <w:r w:rsidR="00082DE7" w:rsidRPr="00801992">
      <w:rPr>
        <w:rFonts w:ascii="Calibri" w:hAnsi="Calibri"/>
        <w:b/>
        <w:sz w:val="20"/>
        <w:szCs w:val="20"/>
      </w:rPr>
      <w:t xml:space="preserve"> </w:t>
    </w:r>
    <w:r w:rsidR="00082DE7" w:rsidRPr="00801992">
      <w:rPr>
        <w:rFonts w:ascii="Calibri" w:hAnsi="Calibri"/>
        <w:b/>
        <w:sz w:val="20"/>
        <w:szCs w:val="20"/>
        <w:lang w:val="uk-UA"/>
      </w:rPr>
      <w:t>ТОВАРИСТВО «КАРЛСБЕРГ УКРАЇНА»</w:t>
    </w:r>
  </w:p>
  <w:p w14:paraId="4866275A" w14:textId="77777777" w:rsidR="00082DE7" w:rsidRPr="00801992" w:rsidRDefault="00082DE7" w:rsidP="00A01018">
    <w:pPr>
      <w:pBdr>
        <w:bottom w:val="single" w:sz="12" w:space="1" w:color="auto"/>
      </w:pBdr>
      <w:jc w:val="center"/>
      <w:outlineLvl w:val="0"/>
      <w:rPr>
        <w:rFonts w:ascii="Calibri" w:hAnsi="Calibri"/>
        <w:b/>
        <w:sz w:val="20"/>
        <w:szCs w:val="20"/>
        <w:lang w:val="uk-UA"/>
      </w:rPr>
    </w:pPr>
    <w:r w:rsidRPr="00801992">
      <w:rPr>
        <w:rFonts w:ascii="Calibri" w:hAnsi="Calibri"/>
        <w:b/>
        <w:sz w:val="20"/>
        <w:szCs w:val="20"/>
        <w:lang w:val="uk-UA"/>
      </w:rPr>
      <w:t xml:space="preserve">м. </w:t>
    </w:r>
    <w:r w:rsidR="00A67E26">
      <w:rPr>
        <w:rFonts w:ascii="Calibri" w:hAnsi="Calibri"/>
        <w:b/>
        <w:sz w:val="20"/>
        <w:szCs w:val="20"/>
      </w:rPr>
      <w:t>Запор</w:t>
    </w:r>
    <w:r w:rsidR="00A67E26">
      <w:rPr>
        <w:rFonts w:ascii="Calibri" w:hAnsi="Calibri"/>
        <w:b/>
        <w:sz w:val="20"/>
        <w:szCs w:val="20"/>
        <w:lang w:val="uk-UA"/>
      </w:rPr>
      <w:t>іжжя</w:t>
    </w:r>
  </w:p>
  <w:p w14:paraId="12009552" w14:textId="77777777" w:rsidR="00082DE7" w:rsidRPr="008303B1" w:rsidRDefault="00082DE7">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02AC"/>
    <w:multiLevelType w:val="hybridMultilevel"/>
    <w:tmpl w:val="59E2AF1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0D22053E"/>
    <w:multiLevelType w:val="hybridMultilevel"/>
    <w:tmpl w:val="F1A86D30"/>
    <w:lvl w:ilvl="0" w:tplc="BB706EB0">
      <w:start w:val="1"/>
      <w:numFmt w:val="decimal"/>
      <w:lvlText w:val="%1."/>
      <w:lvlJc w:val="left"/>
      <w:pPr>
        <w:ind w:left="1353" w:hanging="360"/>
      </w:pPr>
      <w:rPr>
        <w:rFonts w:hint="default"/>
        <w:sz w:val="24"/>
      </w:rPr>
    </w:lvl>
    <w:lvl w:ilvl="1" w:tplc="04220019">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 w15:restartNumberingAfterBreak="0">
    <w:nsid w:val="0FAF52FD"/>
    <w:multiLevelType w:val="hybridMultilevel"/>
    <w:tmpl w:val="6EB800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33C7F20"/>
    <w:multiLevelType w:val="hybridMultilevel"/>
    <w:tmpl w:val="40CAEB8A"/>
    <w:lvl w:ilvl="0" w:tplc="21AAC1D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A703E71"/>
    <w:multiLevelType w:val="multilevel"/>
    <w:tmpl w:val="C49412B4"/>
    <w:lvl w:ilvl="0">
      <w:start w:val="10"/>
      <w:numFmt w:val="decimal"/>
      <w:lvlText w:val="%1."/>
      <w:lvlJc w:val="left"/>
      <w:pPr>
        <w:ind w:left="465" w:hanging="360"/>
      </w:pPr>
      <w:rPr>
        <w:rFonts w:cs="Times New Roman" w:hint="default"/>
      </w:rPr>
    </w:lvl>
    <w:lvl w:ilvl="1">
      <w:start w:val="1"/>
      <w:numFmt w:val="decimal"/>
      <w:isLgl/>
      <w:lvlText w:val="%1.%2."/>
      <w:lvlJc w:val="left"/>
      <w:pPr>
        <w:ind w:left="585" w:hanging="480"/>
      </w:pPr>
      <w:rPr>
        <w:rFonts w:hint="default"/>
      </w:rPr>
    </w:lvl>
    <w:lvl w:ilvl="2">
      <w:start w:val="1"/>
      <w:numFmt w:val="decimal"/>
      <w:isLgl/>
      <w:lvlText w:val="%1.%2.%3."/>
      <w:lvlJc w:val="left"/>
      <w:pPr>
        <w:ind w:left="825" w:hanging="720"/>
      </w:pPr>
      <w:rPr>
        <w:rFonts w:hint="default"/>
      </w:rPr>
    </w:lvl>
    <w:lvl w:ilvl="3">
      <w:start w:val="1"/>
      <w:numFmt w:val="decimal"/>
      <w:isLgl/>
      <w:lvlText w:val="%1.%2.%3.%4."/>
      <w:lvlJc w:val="left"/>
      <w:pPr>
        <w:ind w:left="825" w:hanging="720"/>
      </w:pPr>
      <w:rPr>
        <w:rFonts w:hint="default"/>
      </w:rPr>
    </w:lvl>
    <w:lvl w:ilvl="4">
      <w:start w:val="1"/>
      <w:numFmt w:val="decimal"/>
      <w:isLgl/>
      <w:lvlText w:val="%1.%2.%3.%4.%5."/>
      <w:lvlJc w:val="left"/>
      <w:pPr>
        <w:ind w:left="1185" w:hanging="1080"/>
      </w:pPr>
      <w:rPr>
        <w:rFonts w:hint="default"/>
      </w:rPr>
    </w:lvl>
    <w:lvl w:ilvl="5">
      <w:start w:val="1"/>
      <w:numFmt w:val="decimal"/>
      <w:isLgl/>
      <w:lvlText w:val="%1.%2.%3.%4.%5.%6."/>
      <w:lvlJc w:val="left"/>
      <w:pPr>
        <w:ind w:left="1185" w:hanging="1080"/>
      </w:pPr>
      <w:rPr>
        <w:rFonts w:hint="default"/>
      </w:rPr>
    </w:lvl>
    <w:lvl w:ilvl="6">
      <w:start w:val="1"/>
      <w:numFmt w:val="decimal"/>
      <w:isLgl/>
      <w:lvlText w:val="%1.%2.%3.%4.%5.%6.%7."/>
      <w:lvlJc w:val="left"/>
      <w:pPr>
        <w:ind w:left="1545" w:hanging="1440"/>
      </w:pPr>
      <w:rPr>
        <w:rFonts w:hint="default"/>
      </w:rPr>
    </w:lvl>
    <w:lvl w:ilvl="7">
      <w:start w:val="1"/>
      <w:numFmt w:val="decimal"/>
      <w:isLgl/>
      <w:lvlText w:val="%1.%2.%3.%4.%5.%6.%7.%8."/>
      <w:lvlJc w:val="left"/>
      <w:pPr>
        <w:ind w:left="1545" w:hanging="1440"/>
      </w:pPr>
      <w:rPr>
        <w:rFonts w:hint="default"/>
      </w:rPr>
    </w:lvl>
    <w:lvl w:ilvl="8">
      <w:start w:val="1"/>
      <w:numFmt w:val="decimal"/>
      <w:isLgl/>
      <w:lvlText w:val="%1.%2.%3.%4.%5.%6.%7.%8.%9."/>
      <w:lvlJc w:val="left"/>
      <w:pPr>
        <w:ind w:left="1905" w:hanging="1800"/>
      </w:pPr>
      <w:rPr>
        <w:rFonts w:hint="default"/>
      </w:rPr>
    </w:lvl>
  </w:abstractNum>
  <w:abstractNum w:abstractNumId="5" w15:restartNumberingAfterBreak="0">
    <w:nsid w:val="35A12096"/>
    <w:multiLevelType w:val="multilevel"/>
    <w:tmpl w:val="744C1E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FF565E"/>
    <w:multiLevelType w:val="multilevel"/>
    <w:tmpl w:val="045A643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55A859B1"/>
    <w:multiLevelType w:val="multilevel"/>
    <w:tmpl w:val="473075D0"/>
    <w:lvl w:ilvl="0">
      <w:start w:val="13"/>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F243A8B"/>
    <w:multiLevelType w:val="hybridMultilevel"/>
    <w:tmpl w:val="2D8A8DB4"/>
    <w:lvl w:ilvl="0" w:tplc="04CC44AE">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69768C"/>
    <w:multiLevelType w:val="hybridMultilevel"/>
    <w:tmpl w:val="09D6B2DA"/>
    <w:lvl w:ilvl="0" w:tplc="2D2A00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7A18E4"/>
    <w:multiLevelType w:val="multilevel"/>
    <w:tmpl w:val="90D82A10"/>
    <w:lvl w:ilvl="0">
      <w:start w:val="1"/>
      <w:numFmt w:val="decimal"/>
      <w:lvlText w:val="%1."/>
      <w:lvlJc w:val="left"/>
      <w:pPr>
        <w:ind w:left="720" w:hanging="360"/>
      </w:pPr>
      <w:rPr>
        <w:rFonts w:hint="default"/>
        <w:b/>
        <w:color w:val="222222"/>
        <w:sz w:val="22"/>
      </w:rPr>
    </w:lvl>
    <w:lvl w:ilvl="1">
      <w:start w:val="1"/>
      <w:numFmt w:val="decimal"/>
      <w:isLgl/>
      <w:lvlText w:val="%1.%2."/>
      <w:lvlJc w:val="left"/>
      <w:pPr>
        <w:ind w:left="1004"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E3733"/>
    <w:multiLevelType w:val="hybridMultilevel"/>
    <w:tmpl w:val="8D5EE0A6"/>
    <w:lvl w:ilvl="0" w:tplc="53DA3C16">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15:restartNumberingAfterBreak="0">
    <w:nsid w:val="6BCD61F4"/>
    <w:multiLevelType w:val="multilevel"/>
    <w:tmpl w:val="3AC04DC0"/>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7D3C3C7B"/>
    <w:multiLevelType w:val="hybridMultilevel"/>
    <w:tmpl w:val="D5FA9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E705343"/>
    <w:multiLevelType w:val="hybridMultilevel"/>
    <w:tmpl w:val="B9F68C48"/>
    <w:lvl w:ilvl="0" w:tplc="94724BF8">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3"/>
  </w:num>
  <w:num w:numId="4">
    <w:abstractNumId w:val="8"/>
  </w:num>
  <w:num w:numId="5">
    <w:abstractNumId w:val="3"/>
  </w:num>
  <w:num w:numId="6">
    <w:abstractNumId w:val="12"/>
  </w:num>
  <w:num w:numId="7">
    <w:abstractNumId w:val="2"/>
  </w:num>
  <w:num w:numId="8">
    <w:abstractNumId w:val="14"/>
  </w:num>
  <w:num w:numId="9">
    <w:abstractNumId w:val="0"/>
  </w:num>
  <w:num w:numId="10">
    <w:abstractNumId w:val="11"/>
  </w:num>
  <w:num w:numId="11">
    <w:abstractNumId w:val="4"/>
  </w:num>
  <w:num w:numId="12">
    <w:abstractNumId w:val="7"/>
  </w:num>
  <w:num w:numId="13">
    <w:abstractNumId w:val="1"/>
  </w:num>
  <w:num w:numId="14">
    <w:abstractNumId w:val="6"/>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09"/>
    <w:rsid w:val="000123B6"/>
    <w:rsid w:val="0001362A"/>
    <w:rsid w:val="00016C1B"/>
    <w:rsid w:val="00016C6C"/>
    <w:rsid w:val="00020E17"/>
    <w:rsid w:val="00022043"/>
    <w:rsid w:val="00023807"/>
    <w:rsid w:val="000238BA"/>
    <w:rsid w:val="00025251"/>
    <w:rsid w:val="00025F85"/>
    <w:rsid w:val="00026AB9"/>
    <w:rsid w:val="00027AD9"/>
    <w:rsid w:val="00031E78"/>
    <w:rsid w:val="00033F83"/>
    <w:rsid w:val="00034368"/>
    <w:rsid w:val="0004012E"/>
    <w:rsid w:val="0004179F"/>
    <w:rsid w:val="00043E07"/>
    <w:rsid w:val="00050F90"/>
    <w:rsid w:val="00051E52"/>
    <w:rsid w:val="000526E4"/>
    <w:rsid w:val="00052988"/>
    <w:rsid w:val="00052D18"/>
    <w:rsid w:val="00053C2A"/>
    <w:rsid w:val="000556BD"/>
    <w:rsid w:val="00061B29"/>
    <w:rsid w:val="00063D6A"/>
    <w:rsid w:val="00066763"/>
    <w:rsid w:val="00066B59"/>
    <w:rsid w:val="00066B6D"/>
    <w:rsid w:val="00067FD7"/>
    <w:rsid w:val="00073A40"/>
    <w:rsid w:val="00075974"/>
    <w:rsid w:val="00080354"/>
    <w:rsid w:val="00081E0B"/>
    <w:rsid w:val="00082DE7"/>
    <w:rsid w:val="000858FC"/>
    <w:rsid w:val="00085AFC"/>
    <w:rsid w:val="000862C7"/>
    <w:rsid w:val="00090905"/>
    <w:rsid w:val="000909D0"/>
    <w:rsid w:val="00091D2D"/>
    <w:rsid w:val="0009370B"/>
    <w:rsid w:val="00094902"/>
    <w:rsid w:val="000967C6"/>
    <w:rsid w:val="000A2543"/>
    <w:rsid w:val="000A2F78"/>
    <w:rsid w:val="000A3108"/>
    <w:rsid w:val="000A44D1"/>
    <w:rsid w:val="000A4FD2"/>
    <w:rsid w:val="000A5A60"/>
    <w:rsid w:val="000A5F0D"/>
    <w:rsid w:val="000A63D9"/>
    <w:rsid w:val="000B000F"/>
    <w:rsid w:val="000B0231"/>
    <w:rsid w:val="000B0A32"/>
    <w:rsid w:val="000B0DDF"/>
    <w:rsid w:val="000B25AF"/>
    <w:rsid w:val="000B3B64"/>
    <w:rsid w:val="000B4498"/>
    <w:rsid w:val="000B7187"/>
    <w:rsid w:val="000B76A6"/>
    <w:rsid w:val="000B7A5E"/>
    <w:rsid w:val="000C6027"/>
    <w:rsid w:val="000C69C0"/>
    <w:rsid w:val="000C7B84"/>
    <w:rsid w:val="000D11FA"/>
    <w:rsid w:val="000D1ABA"/>
    <w:rsid w:val="000D3EA9"/>
    <w:rsid w:val="000D5C5D"/>
    <w:rsid w:val="000D5EAB"/>
    <w:rsid w:val="000E0D55"/>
    <w:rsid w:val="000E32DC"/>
    <w:rsid w:val="000E5007"/>
    <w:rsid w:val="000E5E5C"/>
    <w:rsid w:val="000E6BE4"/>
    <w:rsid w:val="000F0D61"/>
    <w:rsid w:val="000F0DD7"/>
    <w:rsid w:val="000F250A"/>
    <w:rsid w:val="000F293F"/>
    <w:rsid w:val="000F4123"/>
    <w:rsid w:val="000F4B0C"/>
    <w:rsid w:val="000F6ABD"/>
    <w:rsid w:val="001009B8"/>
    <w:rsid w:val="0010255F"/>
    <w:rsid w:val="00102B85"/>
    <w:rsid w:val="00103022"/>
    <w:rsid w:val="00106CC3"/>
    <w:rsid w:val="00107837"/>
    <w:rsid w:val="00107FF3"/>
    <w:rsid w:val="001103C2"/>
    <w:rsid w:val="001103CB"/>
    <w:rsid w:val="00111606"/>
    <w:rsid w:val="00117654"/>
    <w:rsid w:val="0012051E"/>
    <w:rsid w:val="00120999"/>
    <w:rsid w:val="00121175"/>
    <w:rsid w:val="001215C2"/>
    <w:rsid w:val="00123C09"/>
    <w:rsid w:val="001270BA"/>
    <w:rsid w:val="00127533"/>
    <w:rsid w:val="00130252"/>
    <w:rsid w:val="0013134A"/>
    <w:rsid w:val="00131D5E"/>
    <w:rsid w:val="001339CE"/>
    <w:rsid w:val="00133DDD"/>
    <w:rsid w:val="00134CBE"/>
    <w:rsid w:val="0013510D"/>
    <w:rsid w:val="00135173"/>
    <w:rsid w:val="001351BF"/>
    <w:rsid w:val="001379BA"/>
    <w:rsid w:val="00137A62"/>
    <w:rsid w:val="00140E3A"/>
    <w:rsid w:val="00142755"/>
    <w:rsid w:val="00147800"/>
    <w:rsid w:val="00150269"/>
    <w:rsid w:val="001518F4"/>
    <w:rsid w:val="0015243F"/>
    <w:rsid w:val="0015303A"/>
    <w:rsid w:val="00156137"/>
    <w:rsid w:val="00157083"/>
    <w:rsid w:val="00157521"/>
    <w:rsid w:val="00157956"/>
    <w:rsid w:val="00157B70"/>
    <w:rsid w:val="00157E10"/>
    <w:rsid w:val="001613E1"/>
    <w:rsid w:val="0016384B"/>
    <w:rsid w:val="00173179"/>
    <w:rsid w:val="00173199"/>
    <w:rsid w:val="001732E6"/>
    <w:rsid w:val="001817A0"/>
    <w:rsid w:val="00182902"/>
    <w:rsid w:val="00182A3B"/>
    <w:rsid w:val="00184F3F"/>
    <w:rsid w:val="001865EE"/>
    <w:rsid w:val="00190BF8"/>
    <w:rsid w:val="00191B67"/>
    <w:rsid w:val="00192015"/>
    <w:rsid w:val="001951DE"/>
    <w:rsid w:val="001951F5"/>
    <w:rsid w:val="00197F87"/>
    <w:rsid w:val="001A0B83"/>
    <w:rsid w:val="001A4972"/>
    <w:rsid w:val="001A594C"/>
    <w:rsid w:val="001A73E8"/>
    <w:rsid w:val="001B05E0"/>
    <w:rsid w:val="001B31E2"/>
    <w:rsid w:val="001B4798"/>
    <w:rsid w:val="001B659E"/>
    <w:rsid w:val="001C1D05"/>
    <w:rsid w:val="001C2D82"/>
    <w:rsid w:val="001C5603"/>
    <w:rsid w:val="001C5DAE"/>
    <w:rsid w:val="001C79C5"/>
    <w:rsid w:val="001C7D20"/>
    <w:rsid w:val="001D06A8"/>
    <w:rsid w:val="001D195F"/>
    <w:rsid w:val="001D3E11"/>
    <w:rsid w:val="001D46D9"/>
    <w:rsid w:val="001D53F5"/>
    <w:rsid w:val="001D6C0A"/>
    <w:rsid w:val="001D6DAD"/>
    <w:rsid w:val="001E0A26"/>
    <w:rsid w:val="001E314A"/>
    <w:rsid w:val="001E5228"/>
    <w:rsid w:val="001E5936"/>
    <w:rsid w:val="001F2047"/>
    <w:rsid w:val="001F24D5"/>
    <w:rsid w:val="001F53F9"/>
    <w:rsid w:val="001F584E"/>
    <w:rsid w:val="001F5FF8"/>
    <w:rsid w:val="001F6103"/>
    <w:rsid w:val="001F62D8"/>
    <w:rsid w:val="001F6529"/>
    <w:rsid w:val="001F6CCE"/>
    <w:rsid w:val="001F7450"/>
    <w:rsid w:val="001F7A32"/>
    <w:rsid w:val="00200859"/>
    <w:rsid w:val="00201FF7"/>
    <w:rsid w:val="00204A2C"/>
    <w:rsid w:val="00206832"/>
    <w:rsid w:val="002122F9"/>
    <w:rsid w:val="00212554"/>
    <w:rsid w:val="00213028"/>
    <w:rsid w:val="00215027"/>
    <w:rsid w:val="002153D3"/>
    <w:rsid w:val="00216984"/>
    <w:rsid w:val="00217C44"/>
    <w:rsid w:val="002203AD"/>
    <w:rsid w:val="00220E9E"/>
    <w:rsid w:val="00222349"/>
    <w:rsid w:val="00230613"/>
    <w:rsid w:val="00232EB6"/>
    <w:rsid w:val="0023413F"/>
    <w:rsid w:val="00234BC3"/>
    <w:rsid w:val="00235169"/>
    <w:rsid w:val="00235697"/>
    <w:rsid w:val="00235EB4"/>
    <w:rsid w:val="00236793"/>
    <w:rsid w:val="00237B21"/>
    <w:rsid w:val="00237DF3"/>
    <w:rsid w:val="0024105A"/>
    <w:rsid w:val="00244015"/>
    <w:rsid w:val="00244669"/>
    <w:rsid w:val="002448FD"/>
    <w:rsid w:val="00250AF1"/>
    <w:rsid w:val="00250AF7"/>
    <w:rsid w:val="0025250A"/>
    <w:rsid w:val="002545AA"/>
    <w:rsid w:val="00255090"/>
    <w:rsid w:val="00256E90"/>
    <w:rsid w:val="00256EBE"/>
    <w:rsid w:val="00256F33"/>
    <w:rsid w:val="00257873"/>
    <w:rsid w:val="002641A8"/>
    <w:rsid w:val="00265258"/>
    <w:rsid w:val="002652AC"/>
    <w:rsid w:val="00265556"/>
    <w:rsid w:val="0026663F"/>
    <w:rsid w:val="00275C55"/>
    <w:rsid w:val="00275CF7"/>
    <w:rsid w:val="00277D92"/>
    <w:rsid w:val="00282FA0"/>
    <w:rsid w:val="0028549A"/>
    <w:rsid w:val="00285500"/>
    <w:rsid w:val="00286798"/>
    <w:rsid w:val="00287C41"/>
    <w:rsid w:val="00287F87"/>
    <w:rsid w:val="00290B4A"/>
    <w:rsid w:val="00291E81"/>
    <w:rsid w:val="00293BDF"/>
    <w:rsid w:val="0029767B"/>
    <w:rsid w:val="002979E3"/>
    <w:rsid w:val="002A39B6"/>
    <w:rsid w:val="002A3C7E"/>
    <w:rsid w:val="002A5241"/>
    <w:rsid w:val="002A5C31"/>
    <w:rsid w:val="002A7004"/>
    <w:rsid w:val="002A7A7A"/>
    <w:rsid w:val="002B172A"/>
    <w:rsid w:val="002B298A"/>
    <w:rsid w:val="002B2AA2"/>
    <w:rsid w:val="002B2D07"/>
    <w:rsid w:val="002B3CCA"/>
    <w:rsid w:val="002B6662"/>
    <w:rsid w:val="002B7644"/>
    <w:rsid w:val="002C4AAA"/>
    <w:rsid w:val="002C5714"/>
    <w:rsid w:val="002C678C"/>
    <w:rsid w:val="002C6DD6"/>
    <w:rsid w:val="002D29B5"/>
    <w:rsid w:val="002D37FA"/>
    <w:rsid w:val="002D3CC5"/>
    <w:rsid w:val="002D40C5"/>
    <w:rsid w:val="002D44C8"/>
    <w:rsid w:val="002D6DC2"/>
    <w:rsid w:val="002E32C5"/>
    <w:rsid w:val="002E3C89"/>
    <w:rsid w:val="002E59F1"/>
    <w:rsid w:val="002E6FC3"/>
    <w:rsid w:val="002F0A8C"/>
    <w:rsid w:val="002F18B9"/>
    <w:rsid w:val="002F65CB"/>
    <w:rsid w:val="00300FDA"/>
    <w:rsid w:val="00301883"/>
    <w:rsid w:val="003031B7"/>
    <w:rsid w:val="003063EB"/>
    <w:rsid w:val="0030678A"/>
    <w:rsid w:val="003105A9"/>
    <w:rsid w:val="003108BD"/>
    <w:rsid w:val="00310DC5"/>
    <w:rsid w:val="00312599"/>
    <w:rsid w:val="00314407"/>
    <w:rsid w:val="00314D7B"/>
    <w:rsid w:val="00315497"/>
    <w:rsid w:val="003154F0"/>
    <w:rsid w:val="003157A7"/>
    <w:rsid w:val="00320570"/>
    <w:rsid w:val="00320C55"/>
    <w:rsid w:val="00321D40"/>
    <w:rsid w:val="003228EA"/>
    <w:rsid w:val="00322925"/>
    <w:rsid w:val="00324C93"/>
    <w:rsid w:val="00326797"/>
    <w:rsid w:val="0032700B"/>
    <w:rsid w:val="00331762"/>
    <w:rsid w:val="00333464"/>
    <w:rsid w:val="0033403D"/>
    <w:rsid w:val="003340DE"/>
    <w:rsid w:val="00334343"/>
    <w:rsid w:val="00334F0A"/>
    <w:rsid w:val="00335C66"/>
    <w:rsid w:val="00336715"/>
    <w:rsid w:val="00340D3E"/>
    <w:rsid w:val="0034331D"/>
    <w:rsid w:val="0034483B"/>
    <w:rsid w:val="00345A53"/>
    <w:rsid w:val="00346BCE"/>
    <w:rsid w:val="0034743D"/>
    <w:rsid w:val="00352E57"/>
    <w:rsid w:val="0035312F"/>
    <w:rsid w:val="00360A79"/>
    <w:rsid w:val="00362AA0"/>
    <w:rsid w:val="00362E4D"/>
    <w:rsid w:val="0036509C"/>
    <w:rsid w:val="0036524C"/>
    <w:rsid w:val="00365EDB"/>
    <w:rsid w:val="003707AB"/>
    <w:rsid w:val="003726CF"/>
    <w:rsid w:val="0037340F"/>
    <w:rsid w:val="00385B01"/>
    <w:rsid w:val="00392600"/>
    <w:rsid w:val="00394B7D"/>
    <w:rsid w:val="00396E81"/>
    <w:rsid w:val="0039704B"/>
    <w:rsid w:val="003A18F5"/>
    <w:rsid w:val="003A2904"/>
    <w:rsid w:val="003A45AE"/>
    <w:rsid w:val="003A47F1"/>
    <w:rsid w:val="003A5B21"/>
    <w:rsid w:val="003A72C0"/>
    <w:rsid w:val="003B27D7"/>
    <w:rsid w:val="003B4D01"/>
    <w:rsid w:val="003B60C3"/>
    <w:rsid w:val="003B6421"/>
    <w:rsid w:val="003C0824"/>
    <w:rsid w:val="003C28E0"/>
    <w:rsid w:val="003C2E44"/>
    <w:rsid w:val="003C2E50"/>
    <w:rsid w:val="003C434B"/>
    <w:rsid w:val="003C710E"/>
    <w:rsid w:val="003D250A"/>
    <w:rsid w:val="003D3084"/>
    <w:rsid w:val="003D3609"/>
    <w:rsid w:val="003D5D9A"/>
    <w:rsid w:val="003E0F7C"/>
    <w:rsid w:val="003F3665"/>
    <w:rsid w:val="003F3AEA"/>
    <w:rsid w:val="003F49D8"/>
    <w:rsid w:val="003F49F7"/>
    <w:rsid w:val="00402DC6"/>
    <w:rsid w:val="0040370A"/>
    <w:rsid w:val="004128E9"/>
    <w:rsid w:val="00413904"/>
    <w:rsid w:val="0041422A"/>
    <w:rsid w:val="004142F1"/>
    <w:rsid w:val="00414CCF"/>
    <w:rsid w:val="004167AF"/>
    <w:rsid w:val="004174E5"/>
    <w:rsid w:val="004203AB"/>
    <w:rsid w:val="004232D6"/>
    <w:rsid w:val="004324D6"/>
    <w:rsid w:val="004328B5"/>
    <w:rsid w:val="0043500D"/>
    <w:rsid w:val="004413CE"/>
    <w:rsid w:val="0044233D"/>
    <w:rsid w:val="00444335"/>
    <w:rsid w:val="0044556A"/>
    <w:rsid w:val="004463A5"/>
    <w:rsid w:val="00452556"/>
    <w:rsid w:val="00453A5B"/>
    <w:rsid w:val="00455344"/>
    <w:rsid w:val="00455FBC"/>
    <w:rsid w:val="00456734"/>
    <w:rsid w:val="00457202"/>
    <w:rsid w:val="004608F5"/>
    <w:rsid w:val="0046273F"/>
    <w:rsid w:val="00463A82"/>
    <w:rsid w:val="00464B21"/>
    <w:rsid w:val="00464FF4"/>
    <w:rsid w:val="004658FA"/>
    <w:rsid w:val="00470EE7"/>
    <w:rsid w:val="00475C64"/>
    <w:rsid w:val="00483BEC"/>
    <w:rsid w:val="004852F6"/>
    <w:rsid w:val="00485451"/>
    <w:rsid w:val="00485A53"/>
    <w:rsid w:val="00485AA6"/>
    <w:rsid w:val="00486C27"/>
    <w:rsid w:val="00486DD1"/>
    <w:rsid w:val="00490411"/>
    <w:rsid w:val="00490544"/>
    <w:rsid w:val="00493AC5"/>
    <w:rsid w:val="004958CF"/>
    <w:rsid w:val="00497CAB"/>
    <w:rsid w:val="004A3A85"/>
    <w:rsid w:val="004A494B"/>
    <w:rsid w:val="004A4C02"/>
    <w:rsid w:val="004A6F73"/>
    <w:rsid w:val="004B0580"/>
    <w:rsid w:val="004B05C9"/>
    <w:rsid w:val="004B0E39"/>
    <w:rsid w:val="004B68C8"/>
    <w:rsid w:val="004B715D"/>
    <w:rsid w:val="004C088F"/>
    <w:rsid w:val="004C097A"/>
    <w:rsid w:val="004C0C65"/>
    <w:rsid w:val="004C21AB"/>
    <w:rsid w:val="004D3F56"/>
    <w:rsid w:val="004D606E"/>
    <w:rsid w:val="004D7028"/>
    <w:rsid w:val="004D7F3F"/>
    <w:rsid w:val="004E061A"/>
    <w:rsid w:val="004E16A8"/>
    <w:rsid w:val="004E2541"/>
    <w:rsid w:val="004E340F"/>
    <w:rsid w:val="004E50AB"/>
    <w:rsid w:val="004E664B"/>
    <w:rsid w:val="004E691A"/>
    <w:rsid w:val="004F054C"/>
    <w:rsid w:val="004F2155"/>
    <w:rsid w:val="004F381E"/>
    <w:rsid w:val="004F4CF5"/>
    <w:rsid w:val="004F581F"/>
    <w:rsid w:val="004F6494"/>
    <w:rsid w:val="004F6802"/>
    <w:rsid w:val="004F6829"/>
    <w:rsid w:val="00500C98"/>
    <w:rsid w:val="00501931"/>
    <w:rsid w:val="00503141"/>
    <w:rsid w:val="00505863"/>
    <w:rsid w:val="00506F8C"/>
    <w:rsid w:val="0050794A"/>
    <w:rsid w:val="0051052C"/>
    <w:rsid w:val="00512A1C"/>
    <w:rsid w:val="00515726"/>
    <w:rsid w:val="00520012"/>
    <w:rsid w:val="00521474"/>
    <w:rsid w:val="00521681"/>
    <w:rsid w:val="0052187D"/>
    <w:rsid w:val="00521D0F"/>
    <w:rsid w:val="00524374"/>
    <w:rsid w:val="00524505"/>
    <w:rsid w:val="005246EC"/>
    <w:rsid w:val="00524EA5"/>
    <w:rsid w:val="00527BCB"/>
    <w:rsid w:val="00531AE9"/>
    <w:rsid w:val="00531CED"/>
    <w:rsid w:val="00542E05"/>
    <w:rsid w:val="00544455"/>
    <w:rsid w:val="0054742A"/>
    <w:rsid w:val="0055125B"/>
    <w:rsid w:val="00551C0B"/>
    <w:rsid w:val="005543A3"/>
    <w:rsid w:val="00557CE8"/>
    <w:rsid w:val="00560208"/>
    <w:rsid w:val="0056234D"/>
    <w:rsid w:val="005634D3"/>
    <w:rsid w:val="00564230"/>
    <w:rsid w:val="00564D4E"/>
    <w:rsid w:val="00564F4C"/>
    <w:rsid w:val="00564F7F"/>
    <w:rsid w:val="00565CCC"/>
    <w:rsid w:val="00565D76"/>
    <w:rsid w:val="00567794"/>
    <w:rsid w:val="00570003"/>
    <w:rsid w:val="005737CC"/>
    <w:rsid w:val="00574BAE"/>
    <w:rsid w:val="00580F9C"/>
    <w:rsid w:val="00582CB2"/>
    <w:rsid w:val="005850B9"/>
    <w:rsid w:val="005915A4"/>
    <w:rsid w:val="00594A68"/>
    <w:rsid w:val="00595EA4"/>
    <w:rsid w:val="005A00AE"/>
    <w:rsid w:val="005A13D2"/>
    <w:rsid w:val="005A1690"/>
    <w:rsid w:val="005A1F42"/>
    <w:rsid w:val="005A2221"/>
    <w:rsid w:val="005A270B"/>
    <w:rsid w:val="005A37A0"/>
    <w:rsid w:val="005A51D4"/>
    <w:rsid w:val="005A59C4"/>
    <w:rsid w:val="005A694B"/>
    <w:rsid w:val="005A75E5"/>
    <w:rsid w:val="005A7D4C"/>
    <w:rsid w:val="005A7E79"/>
    <w:rsid w:val="005B2C76"/>
    <w:rsid w:val="005B326A"/>
    <w:rsid w:val="005B3682"/>
    <w:rsid w:val="005B3D6F"/>
    <w:rsid w:val="005B4A83"/>
    <w:rsid w:val="005B6A4F"/>
    <w:rsid w:val="005B7BDA"/>
    <w:rsid w:val="005C0B1F"/>
    <w:rsid w:val="005C10EA"/>
    <w:rsid w:val="005C5CCA"/>
    <w:rsid w:val="005D1671"/>
    <w:rsid w:val="005D2AD3"/>
    <w:rsid w:val="005D3600"/>
    <w:rsid w:val="005D404F"/>
    <w:rsid w:val="005E086B"/>
    <w:rsid w:val="005E2535"/>
    <w:rsid w:val="005E5703"/>
    <w:rsid w:val="005E6561"/>
    <w:rsid w:val="005E78BC"/>
    <w:rsid w:val="005F0F04"/>
    <w:rsid w:val="005F173F"/>
    <w:rsid w:val="005F1F1E"/>
    <w:rsid w:val="005F3754"/>
    <w:rsid w:val="005F5882"/>
    <w:rsid w:val="005F5EEE"/>
    <w:rsid w:val="005F607B"/>
    <w:rsid w:val="0060170C"/>
    <w:rsid w:val="00601CD7"/>
    <w:rsid w:val="00602766"/>
    <w:rsid w:val="00603DFB"/>
    <w:rsid w:val="006049BD"/>
    <w:rsid w:val="00604AE8"/>
    <w:rsid w:val="006110BA"/>
    <w:rsid w:val="006110D6"/>
    <w:rsid w:val="00614386"/>
    <w:rsid w:val="00614994"/>
    <w:rsid w:val="006157BF"/>
    <w:rsid w:val="00616059"/>
    <w:rsid w:val="00617D30"/>
    <w:rsid w:val="006201C6"/>
    <w:rsid w:val="00622C7E"/>
    <w:rsid w:val="00623CE2"/>
    <w:rsid w:val="00624FDF"/>
    <w:rsid w:val="00627635"/>
    <w:rsid w:val="00630BA4"/>
    <w:rsid w:val="00633E25"/>
    <w:rsid w:val="00635B90"/>
    <w:rsid w:val="006365B4"/>
    <w:rsid w:val="006437F0"/>
    <w:rsid w:val="0064433D"/>
    <w:rsid w:val="006459F3"/>
    <w:rsid w:val="00646599"/>
    <w:rsid w:val="006473A4"/>
    <w:rsid w:val="00647744"/>
    <w:rsid w:val="00650E34"/>
    <w:rsid w:val="00652F1D"/>
    <w:rsid w:val="00654A81"/>
    <w:rsid w:val="006553A5"/>
    <w:rsid w:val="00661060"/>
    <w:rsid w:val="00665B71"/>
    <w:rsid w:val="0067233B"/>
    <w:rsid w:val="00672D55"/>
    <w:rsid w:val="0067561C"/>
    <w:rsid w:val="00676AD9"/>
    <w:rsid w:val="006812D1"/>
    <w:rsid w:val="00682815"/>
    <w:rsid w:val="006852D3"/>
    <w:rsid w:val="00690267"/>
    <w:rsid w:val="00691539"/>
    <w:rsid w:val="00691CF4"/>
    <w:rsid w:val="0069384D"/>
    <w:rsid w:val="00693C49"/>
    <w:rsid w:val="00694A05"/>
    <w:rsid w:val="0069506B"/>
    <w:rsid w:val="00695BD4"/>
    <w:rsid w:val="006969C8"/>
    <w:rsid w:val="0069774D"/>
    <w:rsid w:val="006977D2"/>
    <w:rsid w:val="006A0BA5"/>
    <w:rsid w:val="006A0FE2"/>
    <w:rsid w:val="006A37CE"/>
    <w:rsid w:val="006A51DA"/>
    <w:rsid w:val="006A758D"/>
    <w:rsid w:val="006A7854"/>
    <w:rsid w:val="006A7A68"/>
    <w:rsid w:val="006B109F"/>
    <w:rsid w:val="006B10AF"/>
    <w:rsid w:val="006B1144"/>
    <w:rsid w:val="006B676A"/>
    <w:rsid w:val="006B68D4"/>
    <w:rsid w:val="006C02F0"/>
    <w:rsid w:val="006C2249"/>
    <w:rsid w:val="006C235A"/>
    <w:rsid w:val="006C3F63"/>
    <w:rsid w:val="006C5243"/>
    <w:rsid w:val="006C642F"/>
    <w:rsid w:val="006C654A"/>
    <w:rsid w:val="006D1355"/>
    <w:rsid w:val="006D1DFA"/>
    <w:rsid w:val="006D5715"/>
    <w:rsid w:val="006D6A75"/>
    <w:rsid w:val="006D6FD8"/>
    <w:rsid w:val="006D79C9"/>
    <w:rsid w:val="006E0DA1"/>
    <w:rsid w:val="006E1119"/>
    <w:rsid w:val="006E2824"/>
    <w:rsid w:val="006E3839"/>
    <w:rsid w:val="006E73C5"/>
    <w:rsid w:val="006E796F"/>
    <w:rsid w:val="006E7CA5"/>
    <w:rsid w:val="006E7F6E"/>
    <w:rsid w:val="006F1675"/>
    <w:rsid w:val="006F298B"/>
    <w:rsid w:val="006F594D"/>
    <w:rsid w:val="00700DC5"/>
    <w:rsid w:val="00702E03"/>
    <w:rsid w:val="00705C82"/>
    <w:rsid w:val="007105F4"/>
    <w:rsid w:val="00710EF1"/>
    <w:rsid w:val="007128DB"/>
    <w:rsid w:val="007135D7"/>
    <w:rsid w:val="0071362A"/>
    <w:rsid w:val="00714390"/>
    <w:rsid w:val="00714517"/>
    <w:rsid w:val="00715829"/>
    <w:rsid w:val="00716970"/>
    <w:rsid w:val="00716CA1"/>
    <w:rsid w:val="007178A3"/>
    <w:rsid w:val="0072127F"/>
    <w:rsid w:val="0072238F"/>
    <w:rsid w:val="00724724"/>
    <w:rsid w:val="00725535"/>
    <w:rsid w:val="00727B3C"/>
    <w:rsid w:val="007318A9"/>
    <w:rsid w:val="00733DAB"/>
    <w:rsid w:val="00733E34"/>
    <w:rsid w:val="00735025"/>
    <w:rsid w:val="00737CB0"/>
    <w:rsid w:val="00737D01"/>
    <w:rsid w:val="00741A22"/>
    <w:rsid w:val="00743D8B"/>
    <w:rsid w:val="007441AB"/>
    <w:rsid w:val="00744C81"/>
    <w:rsid w:val="00746A41"/>
    <w:rsid w:val="00746EA5"/>
    <w:rsid w:val="0075069B"/>
    <w:rsid w:val="007512B7"/>
    <w:rsid w:val="007514D1"/>
    <w:rsid w:val="00751ACC"/>
    <w:rsid w:val="00753527"/>
    <w:rsid w:val="00754AD1"/>
    <w:rsid w:val="00757191"/>
    <w:rsid w:val="007608AD"/>
    <w:rsid w:val="00764720"/>
    <w:rsid w:val="00767ED4"/>
    <w:rsid w:val="007746CB"/>
    <w:rsid w:val="0077481E"/>
    <w:rsid w:val="00777F35"/>
    <w:rsid w:val="00780CC9"/>
    <w:rsid w:val="00781261"/>
    <w:rsid w:val="00783556"/>
    <w:rsid w:val="00783A56"/>
    <w:rsid w:val="00785902"/>
    <w:rsid w:val="00787650"/>
    <w:rsid w:val="00787C21"/>
    <w:rsid w:val="00792121"/>
    <w:rsid w:val="00792EAE"/>
    <w:rsid w:val="00794CB2"/>
    <w:rsid w:val="00795E26"/>
    <w:rsid w:val="0079617F"/>
    <w:rsid w:val="007A2DC4"/>
    <w:rsid w:val="007A36F1"/>
    <w:rsid w:val="007A3B21"/>
    <w:rsid w:val="007B3880"/>
    <w:rsid w:val="007B4B93"/>
    <w:rsid w:val="007B63E5"/>
    <w:rsid w:val="007B791F"/>
    <w:rsid w:val="007C3602"/>
    <w:rsid w:val="007D1021"/>
    <w:rsid w:val="007D1298"/>
    <w:rsid w:val="007D1C34"/>
    <w:rsid w:val="007D1E28"/>
    <w:rsid w:val="007D5448"/>
    <w:rsid w:val="007D577B"/>
    <w:rsid w:val="007D5C8B"/>
    <w:rsid w:val="007D7E6A"/>
    <w:rsid w:val="007E0CE8"/>
    <w:rsid w:val="007E3BF6"/>
    <w:rsid w:val="007E5097"/>
    <w:rsid w:val="007E5B96"/>
    <w:rsid w:val="007E714B"/>
    <w:rsid w:val="007E724B"/>
    <w:rsid w:val="007F0BB0"/>
    <w:rsid w:val="007F2FC9"/>
    <w:rsid w:val="007F4395"/>
    <w:rsid w:val="007F712D"/>
    <w:rsid w:val="00801992"/>
    <w:rsid w:val="00802BC0"/>
    <w:rsid w:val="00804462"/>
    <w:rsid w:val="00805046"/>
    <w:rsid w:val="00806BE4"/>
    <w:rsid w:val="008171B2"/>
    <w:rsid w:val="0081759D"/>
    <w:rsid w:val="00820414"/>
    <w:rsid w:val="00821F23"/>
    <w:rsid w:val="00822FEC"/>
    <w:rsid w:val="008303B1"/>
    <w:rsid w:val="00833397"/>
    <w:rsid w:val="00836B6D"/>
    <w:rsid w:val="00836FEF"/>
    <w:rsid w:val="0083703C"/>
    <w:rsid w:val="008379BA"/>
    <w:rsid w:val="00841EB0"/>
    <w:rsid w:val="00843E1C"/>
    <w:rsid w:val="00845829"/>
    <w:rsid w:val="008476BA"/>
    <w:rsid w:val="00851242"/>
    <w:rsid w:val="00854D23"/>
    <w:rsid w:val="00855D4B"/>
    <w:rsid w:val="00856F3B"/>
    <w:rsid w:val="0086472C"/>
    <w:rsid w:val="00865B14"/>
    <w:rsid w:val="00867A34"/>
    <w:rsid w:val="00867F45"/>
    <w:rsid w:val="00870035"/>
    <w:rsid w:val="008759BC"/>
    <w:rsid w:val="00875F5D"/>
    <w:rsid w:val="00877281"/>
    <w:rsid w:val="0088000D"/>
    <w:rsid w:val="00884D84"/>
    <w:rsid w:val="0088535C"/>
    <w:rsid w:val="00886BB0"/>
    <w:rsid w:val="0089248B"/>
    <w:rsid w:val="008934F6"/>
    <w:rsid w:val="00894C26"/>
    <w:rsid w:val="00895BAC"/>
    <w:rsid w:val="008977C7"/>
    <w:rsid w:val="008A2416"/>
    <w:rsid w:val="008A41B3"/>
    <w:rsid w:val="008A4D3B"/>
    <w:rsid w:val="008A4D8D"/>
    <w:rsid w:val="008A68C5"/>
    <w:rsid w:val="008A7152"/>
    <w:rsid w:val="008A7431"/>
    <w:rsid w:val="008A7572"/>
    <w:rsid w:val="008A7AD2"/>
    <w:rsid w:val="008B1431"/>
    <w:rsid w:val="008B3828"/>
    <w:rsid w:val="008B7442"/>
    <w:rsid w:val="008C2639"/>
    <w:rsid w:val="008C338D"/>
    <w:rsid w:val="008C44DD"/>
    <w:rsid w:val="008C5F52"/>
    <w:rsid w:val="008C6F3C"/>
    <w:rsid w:val="008D041E"/>
    <w:rsid w:val="008D1AFC"/>
    <w:rsid w:val="008D47F8"/>
    <w:rsid w:val="008D6183"/>
    <w:rsid w:val="008D618D"/>
    <w:rsid w:val="008D7618"/>
    <w:rsid w:val="008E0F0F"/>
    <w:rsid w:val="008E10B5"/>
    <w:rsid w:val="008E2648"/>
    <w:rsid w:val="008E2DD6"/>
    <w:rsid w:val="008E33BC"/>
    <w:rsid w:val="008E39F8"/>
    <w:rsid w:val="008E52DA"/>
    <w:rsid w:val="008E781F"/>
    <w:rsid w:val="008E7E09"/>
    <w:rsid w:val="008F0CD3"/>
    <w:rsid w:val="008F0E87"/>
    <w:rsid w:val="008F6FFF"/>
    <w:rsid w:val="009018CB"/>
    <w:rsid w:val="009033B6"/>
    <w:rsid w:val="0090371D"/>
    <w:rsid w:val="00904B2D"/>
    <w:rsid w:val="009073F0"/>
    <w:rsid w:val="009106AD"/>
    <w:rsid w:val="00911D2C"/>
    <w:rsid w:val="00916D36"/>
    <w:rsid w:val="00917CFE"/>
    <w:rsid w:val="0092066E"/>
    <w:rsid w:val="00920A85"/>
    <w:rsid w:val="009229B3"/>
    <w:rsid w:val="00925CDA"/>
    <w:rsid w:val="00925D28"/>
    <w:rsid w:val="00932D2A"/>
    <w:rsid w:val="00935DC1"/>
    <w:rsid w:val="00935DD4"/>
    <w:rsid w:val="00940AB4"/>
    <w:rsid w:val="00941B9A"/>
    <w:rsid w:val="00945339"/>
    <w:rsid w:val="00945B0D"/>
    <w:rsid w:val="00947B60"/>
    <w:rsid w:val="00951D4F"/>
    <w:rsid w:val="00951F31"/>
    <w:rsid w:val="0095656F"/>
    <w:rsid w:val="00956A77"/>
    <w:rsid w:val="00956B4E"/>
    <w:rsid w:val="00956CCC"/>
    <w:rsid w:val="00961687"/>
    <w:rsid w:val="00961DB1"/>
    <w:rsid w:val="0096473D"/>
    <w:rsid w:val="00964AD1"/>
    <w:rsid w:val="00965333"/>
    <w:rsid w:val="009654F8"/>
    <w:rsid w:val="00965FB5"/>
    <w:rsid w:val="009711E2"/>
    <w:rsid w:val="00974962"/>
    <w:rsid w:val="00974F98"/>
    <w:rsid w:val="0097769E"/>
    <w:rsid w:val="00980FA7"/>
    <w:rsid w:val="00983185"/>
    <w:rsid w:val="00984796"/>
    <w:rsid w:val="0099233F"/>
    <w:rsid w:val="009925DE"/>
    <w:rsid w:val="0099430D"/>
    <w:rsid w:val="00997548"/>
    <w:rsid w:val="00997931"/>
    <w:rsid w:val="009A0EAD"/>
    <w:rsid w:val="009A5BD4"/>
    <w:rsid w:val="009A6732"/>
    <w:rsid w:val="009A76E3"/>
    <w:rsid w:val="009B06E5"/>
    <w:rsid w:val="009B21D4"/>
    <w:rsid w:val="009B4B2D"/>
    <w:rsid w:val="009B5F35"/>
    <w:rsid w:val="009C04C3"/>
    <w:rsid w:val="009C07EC"/>
    <w:rsid w:val="009C0FC5"/>
    <w:rsid w:val="009C2964"/>
    <w:rsid w:val="009C538F"/>
    <w:rsid w:val="009C7B97"/>
    <w:rsid w:val="009D6432"/>
    <w:rsid w:val="009D6A37"/>
    <w:rsid w:val="009D7011"/>
    <w:rsid w:val="009D71C5"/>
    <w:rsid w:val="009D7358"/>
    <w:rsid w:val="009D7546"/>
    <w:rsid w:val="009D7EFD"/>
    <w:rsid w:val="009E381D"/>
    <w:rsid w:val="009E62D4"/>
    <w:rsid w:val="009F125C"/>
    <w:rsid w:val="009F2D4A"/>
    <w:rsid w:val="009F5A82"/>
    <w:rsid w:val="00A00144"/>
    <w:rsid w:val="00A01018"/>
    <w:rsid w:val="00A044AF"/>
    <w:rsid w:val="00A06743"/>
    <w:rsid w:val="00A1109A"/>
    <w:rsid w:val="00A1491F"/>
    <w:rsid w:val="00A15539"/>
    <w:rsid w:val="00A17E73"/>
    <w:rsid w:val="00A244E2"/>
    <w:rsid w:val="00A25780"/>
    <w:rsid w:val="00A31EF1"/>
    <w:rsid w:val="00A33733"/>
    <w:rsid w:val="00A3487A"/>
    <w:rsid w:val="00A360E2"/>
    <w:rsid w:val="00A36CD0"/>
    <w:rsid w:val="00A37961"/>
    <w:rsid w:val="00A409D5"/>
    <w:rsid w:val="00A416D9"/>
    <w:rsid w:val="00A418CB"/>
    <w:rsid w:val="00A43092"/>
    <w:rsid w:val="00A44899"/>
    <w:rsid w:val="00A46874"/>
    <w:rsid w:val="00A525B9"/>
    <w:rsid w:val="00A545C2"/>
    <w:rsid w:val="00A55AD6"/>
    <w:rsid w:val="00A55EB9"/>
    <w:rsid w:val="00A563C9"/>
    <w:rsid w:val="00A564C7"/>
    <w:rsid w:val="00A6114A"/>
    <w:rsid w:val="00A623C0"/>
    <w:rsid w:val="00A625FE"/>
    <w:rsid w:val="00A64553"/>
    <w:rsid w:val="00A66124"/>
    <w:rsid w:val="00A66DF6"/>
    <w:rsid w:val="00A67E26"/>
    <w:rsid w:val="00A71AAD"/>
    <w:rsid w:val="00A74D09"/>
    <w:rsid w:val="00A8345A"/>
    <w:rsid w:val="00A83760"/>
    <w:rsid w:val="00A87DF5"/>
    <w:rsid w:val="00A90EE4"/>
    <w:rsid w:val="00A91ABA"/>
    <w:rsid w:val="00A9238C"/>
    <w:rsid w:val="00A958D9"/>
    <w:rsid w:val="00A95EA3"/>
    <w:rsid w:val="00AA00C7"/>
    <w:rsid w:val="00AA1822"/>
    <w:rsid w:val="00AA1D95"/>
    <w:rsid w:val="00AA2AD8"/>
    <w:rsid w:val="00AA3B7A"/>
    <w:rsid w:val="00AA7AD9"/>
    <w:rsid w:val="00AB0FEA"/>
    <w:rsid w:val="00AB3925"/>
    <w:rsid w:val="00AB3A87"/>
    <w:rsid w:val="00AB4BF1"/>
    <w:rsid w:val="00AB58CD"/>
    <w:rsid w:val="00AC0BC9"/>
    <w:rsid w:val="00AC0E42"/>
    <w:rsid w:val="00AC171B"/>
    <w:rsid w:val="00AC215C"/>
    <w:rsid w:val="00AC4BF9"/>
    <w:rsid w:val="00AC659F"/>
    <w:rsid w:val="00AC7583"/>
    <w:rsid w:val="00AC7663"/>
    <w:rsid w:val="00AD1D38"/>
    <w:rsid w:val="00AD1D5C"/>
    <w:rsid w:val="00AD2D77"/>
    <w:rsid w:val="00AD57DA"/>
    <w:rsid w:val="00AD6936"/>
    <w:rsid w:val="00AE1617"/>
    <w:rsid w:val="00AE22BF"/>
    <w:rsid w:val="00AE5E5E"/>
    <w:rsid w:val="00AE5E8F"/>
    <w:rsid w:val="00AF1309"/>
    <w:rsid w:val="00AF22F0"/>
    <w:rsid w:val="00AF2EE6"/>
    <w:rsid w:val="00AF3B9F"/>
    <w:rsid w:val="00AF482E"/>
    <w:rsid w:val="00AF5F36"/>
    <w:rsid w:val="00AF7E4E"/>
    <w:rsid w:val="00B017EF"/>
    <w:rsid w:val="00B01E55"/>
    <w:rsid w:val="00B04290"/>
    <w:rsid w:val="00B047D4"/>
    <w:rsid w:val="00B05A7A"/>
    <w:rsid w:val="00B07490"/>
    <w:rsid w:val="00B07B31"/>
    <w:rsid w:val="00B10352"/>
    <w:rsid w:val="00B111F9"/>
    <w:rsid w:val="00B1173E"/>
    <w:rsid w:val="00B12779"/>
    <w:rsid w:val="00B13E08"/>
    <w:rsid w:val="00B15C52"/>
    <w:rsid w:val="00B16421"/>
    <w:rsid w:val="00B207D8"/>
    <w:rsid w:val="00B20FA4"/>
    <w:rsid w:val="00B249C1"/>
    <w:rsid w:val="00B31DC3"/>
    <w:rsid w:val="00B33577"/>
    <w:rsid w:val="00B4030A"/>
    <w:rsid w:val="00B428A9"/>
    <w:rsid w:val="00B434DE"/>
    <w:rsid w:val="00B43806"/>
    <w:rsid w:val="00B44DC1"/>
    <w:rsid w:val="00B457BD"/>
    <w:rsid w:val="00B467F8"/>
    <w:rsid w:val="00B46DA7"/>
    <w:rsid w:val="00B53DCB"/>
    <w:rsid w:val="00B53FB1"/>
    <w:rsid w:val="00B55F1D"/>
    <w:rsid w:val="00B5727D"/>
    <w:rsid w:val="00B5788C"/>
    <w:rsid w:val="00B57D0E"/>
    <w:rsid w:val="00B60045"/>
    <w:rsid w:val="00B60B4A"/>
    <w:rsid w:val="00B61C5B"/>
    <w:rsid w:val="00B61D7F"/>
    <w:rsid w:val="00B61DBF"/>
    <w:rsid w:val="00B61EB4"/>
    <w:rsid w:val="00B65967"/>
    <w:rsid w:val="00B66256"/>
    <w:rsid w:val="00B71071"/>
    <w:rsid w:val="00B71EA8"/>
    <w:rsid w:val="00B73F66"/>
    <w:rsid w:val="00B7725C"/>
    <w:rsid w:val="00B81168"/>
    <w:rsid w:val="00B818D0"/>
    <w:rsid w:val="00B820EE"/>
    <w:rsid w:val="00B82CB7"/>
    <w:rsid w:val="00B84FD3"/>
    <w:rsid w:val="00B875DE"/>
    <w:rsid w:val="00B87F68"/>
    <w:rsid w:val="00B92B35"/>
    <w:rsid w:val="00B94DA0"/>
    <w:rsid w:val="00B9610F"/>
    <w:rsid w:val="00B962F3"/>
    <w:rsid w:val="00BA0D8F"/>
    <w:rsid w:val="00BA2B7C"/>
    <w:rsid w:val="00BA40A6"/>
    <w:rsid w:val="00BA4819"/>
    <w:rsid w:val="00BA5792"/>
    <w:rsid w:val="00BA620C"/>
    <w:rsid w:val="00BA72D0"/>
    <w:rsid w:val="00BB03C2"/>
    <w:rsid w:val="00BB30A6"/>
    <w:rsid w:val="00BB4395"/>
    <w:rsid w:val="00BB5399"/>
    <w:rsid w:val="00BC2695"/>
    <w:rsid w:val="00BC2D01"/>
    <w:rsid w:val="00BC4870"/>
    <w:rsid w:val="00BC4C56"/>
    <w:rsid w:val="00BC4FA1"/>
    <w:rsid w:val="00BC6B71"/>
    <w:rsid w:val="00BC7903"/>
    <w:rsid w:val="00BD10AC"/>
    <w:rsid w:val="00BD40C6"/>
    <w:rsid w:val="00BD4D72"/>
    <w:rsid w:val="00BD513F"/>
    <w:rsid w:val="00BE0243"/>
    <w:rsid w:val="00BE05CB"/>
    <w:rsid w:val="00BE0B33"/>
    <w:rsid w:val="00BE3132"/>
    <w:rsid w:val="00BE31C6"/>
    <w:rsid w:val="00BE652D"/>
    <w:rsid w:val="00BF133C"/>
    <w:rsid w:val="00BF36AD"/>
    <w:rsid w:val="00BF5C1C"/>
    <w:rsid w:val="00BF684F"/>
    <w:rsid w:val="00BF7BF7"/>
    <w:rsid w:val="00C006D8"/>
    <w:rsid w:val="00C0558E"/>
    <w:rsid w:val="00C15FF7"/>
    <w:rsid w:val="00C16F0B"/>
    <w:rsid w:val="00C1722F"/>
    <w:rsid w:val="00C25ED7"/>
    <w:rsid w:val="00C2721D"/>
    <w:rsid w:val="00C31657"/>
    <w:rsid w:val="00C31D34"/>
    <w:rsid w:val="00C3248A"/>
    <w:rsid w:val="00C36992"/>
    <w:rsid w:val="00C37714"/>
    <w:rsid w:val="00C406F0"/>
    <w:rsid w:val="00C43627"/>
    <w:rsid w:val="00C44D11"/>
    <w:rsid w:val="00C455C6"/>
    <w:rsid w:val="00C50E15"/>
    <w:rsid w:val="00C52073"/>
    <w:rsid w:val="00C520CD"/>
    <w:rsid w:val="00C527CC"/>
    <w:rsid w:val="00C53329"/>
    <w:rsid w:val="00C54D95"/>
    <w:rsid w:val="00C60756"/>
    <w:rsid w:val="00C608D8"/>
    <w:rsid w:val="00C610BB"/>
    <w:rsid w:val="00C63D3E"/>
    <w:rsid w:val="00C6479E"/>
    <w:rsid w:val="00C6502A"/>
    <w:rsid w:val="00C65680"/>
    <w:rsid w:val="00C66369"/>
    <w:rsid w:val="00C67A82"/>
    <w:rsid w:val="00C706B6"/>
    <w:rsid w:val="00C70B44"/>
    <w:rsid w:val="00C70E76"/>
    <w:rsid w:val="00C8109A"/>
    <w:rsid w:val="00C835C8"/>
    <w:rsid w:val="00C83838"/>
    <w:rsid w:val="00C84673"/>
    <w:rsid w:val="00C8506A"/>
    <w:rsid w:val="00C85748"/>
    <w:rsid w:val="00C85CDE"/>
    <w:rsid w:val="00C87230"/>
    <w:rsid w:val="00C91447"/>
    <w:rsid w:val="00C914C5"/>
    <w:rsid w:val="00C9245F"/>
    <w:rsid w:val="00C9383F"/>
    <w:rsid w:val="00C96918"/>
    <w:rsid w:val="00C973C3"/>
    <w:rsid w:val="00CA0030"/>
    <w:rsid w:val="00CA3007"/>
    <w:rsid w:val="00CA30E8"/>
    <w:rsid w:val="00CA3595"/>
    <w:rsid w:val="00CA7ADD"/>
    <w:rsid w:val="00CB15AF"/>
    <w:rsid w:val="00CB1BC2"/>
    <w:rsid w:val="00CB2506"/>
    <w:rsid w:val="00CB354E"/>
    <w:rsid w:val="00CB3752"/>
    <w:rsid w:val="00CC1AEB"/>
    <w:rsid w:val="00CC2239"/>
    <w:rsid w:val="00CC423F"/>
    <w:rsid w:val="00CC47BB"/>
    <w:rsid w:val="00CC70CF"/>
    <w:rsid w:val="00CC775A"/>
    <w:rsid w:val="00CD39AB"/>
    <w:rsid w:val="00CD3E34"/>
    <w:rsid w:val="00CD7EA1"/>
    <w:rsid w:val="00CE03A0"/>
    <w:rsid w:val="00CE12C0"/>
    <w:rsid w:val="00CE30EC"/>
    <w:rsid w:val="00CE38CA"/>
    <w:rsid w:val="00CE471D"/>
    <w:rsid w:val="00CE7789"/>
    <w:rsid w:val="00CF1CDE"/>
    <w:rsid w:val="00CF498A"/>
    <w:rsid w:val="00CF59CF"/>
    <w:rsid w:val="00CF7750"/>
    <w:rsid w:val="00CF79B4"/>
    <w:rsid w:val="00CF7EE4"/>
    <w:rsid w:val="00D01D01"/>
    <w:rsid w:val="00D0283E"/>
    <w:rsid w:val="00D079E3"/>
    <w:rsid w:val="00D13DCA"/>
    <w:rsid w:val="00D14E3D"/>
    <w:rsid w:val="00D178C4"/>
    <w:rsid w:val="00D20565"/>
    <w:rsid w:val="00D20C8D"/>
    <w:rsid w:val="00D227F8"/>
    <w:rsid w:val="00D22F2A"/>
    <w:rsid w:val="00D236C7"/>
    <w:rsid w:val="00D24B20"/>
    <w:rsid w:val="00D24E2D"/>
    <w:rsid w:val="00D30BCD"/>
    <w:rsid w:val="00D312BD"/>
    <w:rsid w:val="00D32DD5"/>
    <w:rsid w:val="00D370BC"/>
    <w:rsid w:val="00D4100C"/>
    <w:rsid w:val="00D421CD"/>
    <w:rsid w:val="00D4393F"/>
    <w:rsid w:val="00D43F30"/>
    <w:rsid w:val="00D47544"/>
    <w:rsid w:val="00D47FE8"/>
    <w:rsid w:val="00D5006F"/>
    <w:rsid w:val="00D50FF1"/>
    <w:rsid w:val="00D55E6C"/>
    <w:rsid w:val="00D571D3"/>
    <w:rsid w:val="00D577AF"/>
    <w:rsid w:val="00D615C1"/>
    <w:rsid w:val="00D6511F"/>
    <w:rsid w:val="00D65D2A"/>
    <w:rsid w:val="00D70BE1"/>
    <w:rsid w:val="00D70E53"/>
    <w:rsid w:val="00D71967"/>
    <w:rsid w:val="00D72778"/>
    <w:rsid w:val="00D801AE"/>
    <w:rsid w:val="00D82E68"/>
    <w:rsid w:val="00D83A5E"/>
    <w:rsid w:val="00D850ED"/>
    <w:rsid w:val="00D858FC"/>
    <w:rsid w:val="00D92280"/>
    <w:rsid w:val="00D92641"/>
    <w:rsid w:val="00D93CA8"/>
    <w:rsid w:val="00D945FC"/>
    <w:rsid w:val="00D96A8E"/>
    <w:rsid w:val="00D972B8"/>
    <w:rsid w:val="00DA3809"/>
    <w:rsid w:val="00DA479F"/>
    <w:rsid w:val="00DA5B2E"/>
    <w:rsid w:val="00DA5FB8"/>
    <w:rsid w:val="00DA6318"/>
    <w:rsid w:val="00DB079F"/>
    <w:rsid w:val="00DB17D8"/>
    <w:rsid w:val="00DB25E0"/>
    <w:rsid w:val="00DB34A2"/>
    <w:rsid w:val="00DB37CB"/>
    <w:rsid w:val="00DB5E54"/>
    <w:rsid w:val="00DB6799"/>
    <w:rsid w:val="00DC0449"/>
    <w:rsid w:val="00DC2DFF"/>
    <w:rsid w:val="00DC6BF1"/>
    <w:rsid w:val="00DD1BF6"/>
    <w:rsid w:val="00DD29F9"/>
    <w:rsid w:val="00DD5289"/>
    <w:rsid w:val="00DD656F"/>
    <w:rsid w:val="00DD7583"/>
    <w:rsid w:val="00DE55B7"/>
    <w:rsid w:val="00DE637D"/>
    <w:rsid w:val="00DE76C9"/>
    <w:rsid w:val="00DF14BF"/>
    <w:rsid w:val="00DF3EEC"/>
    <w:rsid w:val="00DF4639"/>
    <w:rsid w:val="00DF5A30"/>
    <w:rsid w:val="00E01865"/>
    <w:rsid w:val="00E01CA2"/>
    <w:rsid w:val="00E021F1"/>
    <w:rsid w:val="00E02589"/>
    <w:rsid w:val="00E026AA"/>
    <w:rsid w:val="00E03229"/>
    <w:rsid w:val="00E035F0"/>
    <w:rsid w:val="00E03ECC"/>
    <w:rsid w:val="00E049FD"/>
    <w:rsid w:val="00E05C19"/>
    <w:rsid w:val="00E06112"/>
    <w:rsid w:val="00E115DE"/>
    <w:rsid w:val="00E12745"/>
    <w:rsid w:val="00E157ED"/>
    <w:rsid w:val="00E2073F"/>
    <w:rsid w:val="00E22EE8"/>
    <w:rsid w:val="00E23A7F"/>
    <w:rsid w:val="00E31D88"/>
    <w:rsid w:val="00E33BAA"/>
    <w:rsid w:val="00E33DC0"/>
    <w:rsid w:val="00E358CB"/>
    <w:rsid w:val="00E377BE"/>
    <w:rsid w:val="00E403A0"/>
    <w:rsid w:val="00E43D97"/>
    <w:rsid w:val="00E44B0F"/>
    <w:rsid w:val="00E51555"/>
    <w:rsid w:val="00E51716"/>
    <w:rsid w:val="00E52399"/>
    <w:rsid w:val="00E52427"/>
    <w:rsid w:val="00E53D95"/>
    <w:rsid w:val="00E5520D"/>
    <w:rsid w:val="00E5530E"/>
    <w:rsid w:val="00E601C5"/>
    <w:rsid w:val="00E619F5"/>
    <w:rsid w:val="00E66AC6"/>
    <w:rsid w:val="00E70354"/>
    <w:rsid w:val="00E70E8C"/>
    <w:rsid w:val="00E70EA8"/>
    <w:rsid w:val="00E7200D"/>
    <w:rsid w:val="00E73FD5"/>
    <w:rsid w:val="00E75D45"/>
    <w:rsid w:val="00E7792D"/>
    <w:rsid w:val="00E77AC2"/>
    <w:rsid w:val="00E77C95"/>
    <w:rsid w:val="00E80C0C"/>
    <w:rsid w:val="00E81E4C"/>
    <w:rsid w:val="00E83285"/>
    <w:rsid w:val="00E84E16"/>
    <w:rsid w:val="00E85355"/>
    <w:rsid w:val="00E916DC"/>
    <w:rsid w:val="00E93149"/>
    <w:rsid w:val="00E93C60"/>
    <w:rsid w:val="00E95C07"/>
    <w:rsid w:val="00E97308"/>
    <w:rsid w:val="00E97796"/>
    <w:rsid w:val="00EA1000"/>
    <w:rsid w:val="00EA1D1A"/>
    <w:rsid w:val="00EA2914"/>
    <w:rsid w:val="00EA6F86"/>
    <w:rsid w:val="00EB1037"/>
    <w:rsid w:val="00EB1201"/>
    <w:rsid w:val="00EB1644"/>
    <w:rsid w:val="00EB3CE4"/>
    <w:rsid w:val="00EB4E80"/>
    <w:rsid w:val="00EB5851"/>
    <w:rsid w:val="00EB5C76"/>
    <w:rsid w:val="00EB5F50"/>
    <w:rsid w:val="00EB7768"/>
    <w:rsid w:val="00EB7F76"/>
    <w:rsid w:val="00EC09DA"/>
    <w:rsid w:val="00EC43BE"/>
    <w:rsid w:val="00ED1099"/>
    <w:rsid w:val="00ED10D0"/>
    <w:rsid w:val="00ED2453"/>
    <w:rsid w:val="00ED2C78"/>
    <w:rsid w:val="00ED48F3"/>
    <w:rsid w:val="00ED55AC"/>
    <w:rsid w:val="00ED5CD1"/>
    <w:rsid w:val="00ED7EA6"/>
    <w:rsid w:val="00EE0B2A"/>
    <w:rsid w:val="00EE1DDC"/>
    <w:rsid w:val="00EE2044"/>
    <w:rsid w:val="00EE2E30"/>
    <w:rsid w:val="00EE3AD4"/>
    <w:rsid w:val="00EE5D1C"/>
    <w:rsid w:val="00EE6906"/>
    <w:rsid w:val="00EE6C39"/>
    <w:rsid w:val="00EF2D31"/>
    <w:rsid w:val="00EF3456"/>
    <w:rsid w:val="00EF44D1"/>
    <w:rsid w:val="00EF4572"/>
    <w:rsid w:val="00EF5824"/>
    <w:rsid w:val="00EF7E9C"/>
    <w:rsid w:val="00F0108D"/>
    <w:rsid w:val="00F01E28"/>
    <w:rsid w:val="00F034C6"/>
    <w:rsid w:val="00F03AA1"/>
    <w:rsid w:val="00F04E90"/>
    <w:rsid w:val="00F07C11"/>
    <w:rsid w:val="00F107B3"/>
    <w:rsid w:val="00F10BCA"/>
    <w:rsid w:val="00F12A13"/>
    <w:rsid w:val="00F134CB"/>
    <w:rsid w:val="00F159BC"/>
    <w:rsid w:val="00F169B6"/>
    <w:rsid w:val="00F16ACD"/>
    <w:rsid w:val="00F16C5F"/>
    <w:rsid w:val="00F22775"/>
    <w:rsid w:val="00F22845"/>
    <w:rsid w:val="00F26707"/>
    <w:rsid w:val="00F26B1C"/>
    <w:rsid w:val="00F277E1"/>
    <w:rsid w:val="00F30662"/>
    <w:rsid w:val="00F3293E"/>
    <w:rsid w:val="00F37F08"/>
    <w:rsid w:val="00F401C6"/>
    <w:rsid w:val="00F4186F"/>
    <w:rsid w:val="00F423CB"/>
    <w:rsid w:val="00F42442"/>
    <w:rsid w:val="00F44D7D"/>
    <w:rsid w:val="00F4762A"/>
    <w:rsid w:val="00F53302"/>
    <w:rsid w:val="00F55779"/>
    <w:rsid w:val="00F55A6E"/>
    <w:rsid w:val="00F56651"/>
    <w:rsid w:val="00F63B8B"/>
    <w:rsid w:val="00F655C7"/>
    <w:rsid w:val="00F65ADC"/>
    <w:rsid w:val="00F67163"/>
    <w:rsid w:val="00F70EBF"/>
    <w:rsid w:val="00F719D5"/>
    <w:rsid w:val="00F74B1B"/>
    <w:rsid w:val="00F80CC6"/>
    <w:rsid w:val="00F814D3"/>
    <w:rsid w:val="00F819DC"/>
    <w:rsid w:val="00F82438"/>
    <w:rsid w:val="00F831CF"/>
    <w:rsid w:val="00F83A7C"/>
    <w:rsid w:val="00F83E85"/>
    <w:rsid w:val="00F840CB"/>
    <w:rsid w:val="00F85A50"/>
    <w:rsid w:val="00F87CF4"/>
    <w:rsid w:val="00F912E4"/>
    <w:rsid w:val="00F93428"/>
    <w:rsid w:val="00F93FEC"/>
    <w:rsid w:val="00F94E2E"/>
    <w:rsid w:val="00FA3172"/>
    <w:rsid w:val="00FA3665"/>
    <w:rsid w:val="00FA368F"/>
    <w:rsid w:val="00FA3DAE"/>
    <w:rsid w:val="00FA4672"/>
    <w:rsid w:val="00FA7266"/>
    <w:rsid w:val="00FB0F07"/>
    <w:rsid w:val="00FB38DD"/>
    <w:rsid w:val="00FB4757"/>
    <w:rsid w:val="00FB64B0"/>
    <w:rsid w:val="00FC0D3E"/>
    <w:rsid w:val="00FC1BEE"/>
    <w:rsid w:val="00FD5075"/>
    <w:rsid w:val="00FD574B"/>
    <w:rsid w:val="00FD6DFF"/>
    <w:rsid w:val="00FE358D"/>
    <w:rsid w:val="00FE41D8"/>
    <w:rsid w:val="00FE4723"/>
    <w:rsid w:val="00FE7406"/>
    <w:rsid w:val="00FF072F"/>
    <w:rsid w:val="00FF28B5"/>
    <w:rsid w:val="00FF7A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F8FB2"/>
  <w15:chartTrackingRefBased/>
  <w15:docId w15:val="{74BB664A-EA0F-4924-930C-7A45F848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D09"/>
    <w:rPr>
      <w:sz w:val="24"/>
      <w:szCs w:val="24"/>
      <w:lang w:val="ru-RU" w:eastAsia="ru-RU"/>
    </w:rPr>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
    <w:next w:val="a"/>
    <w:qFormat/>
    <w:rsid w:val="00595EA4"/>
    <w:pPr>
      <w:keepNext/>
      <w:spacing w:before="240" w:after="60"/>
      <w:outlineLvl w:val="0"/>
    </w:pPr>
    <w:rPr>
      <w:rFonts w:ascii="Arial" w:hAnsi="Arial"/>
      <w:b/>
      <w:kern w:val="28"/>
      <w:sz w:val="28"/>
      <w:szCs w:val="20"/>
      <w:lang w:eastAsia="en-US"/>
    </w:rPr>
  </w:style>
  <w:style w:type="paragraph" w:styleId="2">
    <w:name w:val="heading 2"/>
    <w:aliases w:val="H2,R2,H21,H22,H211,H23,H212,H24,H213,H25,H214,H26,H215,H27,H216,H28,H217,H29,H218,H210,H219,H220,H2110,H221,H2111,H231,H2121,H241,H2131,H251,H2141,H261,H2151,2,heading 2,UNDERRUBRIK 1-2,Titolo Sottosezione,h2,hh,Head 2,l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74D09"/>
    <w:pPr>
      <w:tabs>
        <w:tab w:val="center" w:pos="4677"/>
        <w:tab w:val="right" w:pos="9355"/>
      </w:tabs>
    </w:pPr>
  </w:style>
  <w:style w:type="paragraph" w:styleId="a4">
    <w:name w:val="footer"/>
    <w:basedOn w:val="a"/>
    <w:rsid w:val="00A74D09"/>
    <w:pPr>
      <w:tabs>
        <w:tab w:val="center" w:pos="4677"/>
        <w:tab w:val="right" w:pos="9355"/>
      </w:tabs>
    </w:pPr>
  </w:style>
  <w:style w:type="character" w:styleId="a5">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6">
    <w:name w:val="Hyperlink"/>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7">
    <w:name w:val="Body Text"/>
    <w:basedOn w:val="a"/>
    <w:rsid w:val="00693C49"/>
    <w:rPr>
      <w:szCs w:val="20"/>
      <w:lang w:eastAsia="en-US"/>
    </w:rPr>
  </w:style>
  <w:style w:type="paragraph" w:styleId="a8">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val="ru-RU" w:eastAsia="en-US"/>
    </w:rPr>
  </w:style>
  <w:style w:type="table" w:styleId="a9">
    <w:name w:val="Table Grid"/>
    <w:basedOn w:val="a1"/>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rsid w:val="00595EA4"/>
    <w:rPr>
      <w:rFonts w:ascii="Courier New" w:hAnsi="Courier New"/>
      <w:sz w:val="20"/>
      <w:szCs w:val="20"/>
      <w:lang w:val="en-US" w:eastAsia="en-US"/>
    </w:rPr>
  </w:style>
  <w:style w:type="character" w:styleId="ab">
    <w:name w:val="FollowedHyperlink"/>
    <w:rsid w:val="00595EA4"/>
    <w:rPr>
      <w:color w:val="800080"/>
      <w:u w:val="single"/>
    </w:rPr>
  </w:style>
  <w:style w:type="paragraph" w:customStyle="1" w:styleId="ac">
    <w:name w:val="Обычный (веб)"/>
    <w:basedOn w:val="a"/>
    <w:rsid w:val="00595EA4"/>
    <w:pPr>
      <w:spacing w:before="100" w:beforeAutospacing="1" w:after="100" w:afterAutospacing="1"/>
    </w:pPr>
    <w:rPr>
      <w:sz w:val="20"/>
      <w:szCs w:val="20"/>
      <w:lang w:val="en-US" w:eastAsia="en-US"/>
    </w:rPr>
  </w:style>
  <w:style w:type="paragraph" w:styleId="ad">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e">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customStyle="1" w:styleId="af">
    <w:name w:val="Название"/>
    <w:basedOn w:val="a"/>
    <w:next w:val="a"/>
    <w:link w:val="af0"/>
    <w:qFormat/>
    <w:rsid w:val="00B7725C"/>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1">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F37F08"/>
    <w:rPr>
      <w:rFonts w:ascii="Tahoma" w:hAnsi="Tahoma" w:cs="Tahoma"/>
      <w:sz w:val="16"/>
      <w:szCs w:val="16"/>
    </w:rPr>
  </w:style>
  <w:style w:type="character" w:customStyle="1" w:styleId="af3">
    <w:name w:val="Текст выноски Знак"/>
    <w:link w:val="af2"/>
    <w:rsid w:val="00F37F08"/>
    <w:rPr>
      <w:rFonts w:ascii="Tahoma" w:hAnsi="Tahoma" w:cs="Tahoma"/>
      <w:sz w:val="16"/>
      <w:szCs w:val="16"/>
    </w:rPr>
  </w:style>
  <w:style w:type="character" w:customStyle="1" w:styleId="shorttext">
    <w:name w:val="short_text"/>
    <w:rsid w:val="00B818D0"/>
  </w:style>
  <w:style w:type="paragraph" w:customStyle="1" w:styleId="af4">
    <w:name w:val="Пункт"/>
    <w:basedOn w:val="a"/>
    <w:rsid w:val="00EF3456"/>
    <w:pPr>
      <w:tabs>
        <w:tab w:val="num" w:pos="0"/>
      </w:tabs>
      <w:spacing w:line="360" w:lineRule="auto"/>
      <w:jc w:val="both"/>
    </w:pPr>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313799739">
      <w:bodyDiv w:val="1"/>
      <w:marLeft w:val="0"/>
      <w:marRight w:val="0"/>
      <w:marTop w:val="0"/>
      <w:marBottom w:val="0"/>
      <w:divBdr>
        <w:top w:val="none" w:sz="0" w:space="0" w:color="auto"/>
        <w:left w:val="none" w:sz="0" w:space="0" w:color="auto"/>
        <w:bottom w:val="none" w:sz="0" w:space="0" w:color="auto"/>
        <w:right w:val="none" w:sz="0" w:space="0" w:color="auto"/>
      </w:divBdr>
      <w:divsChild>
        <w:div w:id="1660963712">
          <w:marLeft w:val="0"/>
          <w:marRight w:val="0"/>
          <w:marTop w:val="0"/>
          <w:marBottom w:val="0"/>
          <w:divBdr>
            <w:top w:val="none" w:sz="0" w:space="0" w:color="auto"/>
            <w:left w:val="none" w:sz="0" w:space="0" w:color="auto"/>
            <w:bottom w:val="none" w:sz="0" w:space="0" w:color="auto"/>
            <w:right w:val="none" w:sz="0" w:space="0" w:color="auto"/>
          </w:divBdr>
          <w:divsChild>
            <w:div w:id="101070130">
              <w:marLeft w:val="0"/>
              <w:marRight w:val="0"/>
              <w:marTop w:val="0"/>
              <w:marBottom w:val="0"/>
              <w:divBdr>
                <w:top w:val="none" w:sz="0" w:space="0" w:color="auto"/>
                <w:left w:val="none" w:sz="0" w:space="0" w:color="auto"/>
                <w:bottom w:val="none" w:sz="0" w:space="0" w:color="auto"/>
                <w:right w:val="none" w:sz="0" w:space="0" w:color="auto"/>
              </w:divBdr>
              <w:divsChild>
                <w:div w:id="2097751566">
                  <w:marLeft w:val="0"/>
                  <w:marRight w:val="0"/>
                  <w:marTop w:val="0"/>
                  <w:marBottom w:val="0"/>
                  <w:divBdr>
                    <w:top w:val="none" w:sz="0" w:space="0" w:color="auto"/>
                    <w:left w:val="none" w:sz="0" w:space="0" w:color="auto"/>
                    <w:bottom w:val="none" w:sz="0" w:space="0" w:color="auto"/>
                    <w:right w:val="none" w:sz="0" w:space="0" w:color="auto"/>
                  </w:divBdr>
                  <w:divsChild>
                    <w:div w:id="1623658033">
                      <w:marLeft w:val="0"/>
                      <w:marRight w:val="0"/>
                      <w:marTop w:val="0"/>
                      <w:marBottom w:val="0"/>
                      <w:divBdr>
                        <w:top w:val="none" w:sz="0" w:space="0" w:color="auto"/>
                        <w:left w:val="none" w:sz="0" w:space="0" w:color="auto"/>
                        <w:bottom w:val="none" w:sz="0" w:space="0" w:color="auto"/>
                        <w:right w:val="none" w:sz="0" w:space="0" w:color="auto"/>
                      </w:divBdr>
                      <w:divsChild>
                        <w:div w:id="1827240581">
                          <w:marLeft w:val="0"/>
                          <w:marRight w:val="0"/>
                          <w:marTop w:val="45"/>
                          <w:marBottom w:val="0"/>
                          <w:divBdr>
                            <w:top w:val="none" w:sz="0" w:space="0" w:color="auto"/>
                            <w:left w:val="none" w:sz="0" w:space="0" w:color="auto"/>
                            <w:bottom w:val="none" w:sz="0" w:space="0" w:color="auto"/>
                            <w:right w:val="none" w:sz="0" w:space="0" w:color="auto"/>
                          </w:divBdr>
                          <w:divsChild>
                            <w:div w:id="1727096568">
                              <w:marLeft w:val="0"/>
                              <w:marRight w:val="0"/>
                              <w:marTop w:val="0"/>
                              <w:marBottom w:val="0"/>
                              <w:divBdr>
                                <w:top w:val="none" w:sz="0" w:space="0" w:color="auto"/>
                                <w:left w:val="none" w:sz="0" w:space="0" w:color="auto"/>
                                <w:bottom w:val="none" w:sz="0" w:space="0" w:color="auto"/>
                                <w:right w:val="none" w:sz="0" w:space="0" w:color="auto"/>
                              </w:divBdr>
                              <w:divsChild>
                                <w:div w:id="2037462412">
                                  <w:marLeft w:val="2070"/>
                                  <w:marRight w:val="3810"/>
                                  <w:marTop w:val="0"/>
                                  <w:marBottom w:val="0"/>
                                  <w:divBdr>
                                    <w:top w:val="none" w:sz="0" w:space="0" w:color="auto"/>
                                    <w:left w:val="none" w:sz="0" w:space="0" w:color="auto"/>
                                    <w:bottom w:val="none" w:sz="0" w:space="0" w:color="auto"/>
                                    <w:right w:val="none" w:sz="0" w:space="0" w:color="auto"/>
                                  </w:divBdr>
                                  <w:divsChild>
                                    <w:div w:id="1796412410">
                                      <w:marLeft w:val="0"/>
                                      <w:marRight w:val="0"/>
                                      <w:marTop w:val="0"/>
                                      <w:marBottom w:val="0"/>
                                      <w:divBdr>
                                        <w:top w:val="none" w:sz="0" w:space="0" w:color="auto"/>
                                        <w:left w:val="none" w:sz="0" w:space="0" w:color="auto"/>
                                        <w:bottom w:val="none" w:sz="0" w:space="0" w:color="auto"/>
                                        <w:right w:val="none" w:sz="0" w:space="0" w:color="auto"/>
                                      </w:divBdr>
                                      <w:divsChild>
                                        <w:div w:id="1558123494">
                                          <w:marLeft w:val="0"/>
                                          <w:marRight w:val="0"/>
                                          <w:marTop w:val="0"/>
                                          <w:marBottom w:val="0"/>
                                          <w:divBdr>
                                            <w:top w:val="none" w:sz="0" w:space="0" w:color="auto"/>
                                            <w:left w:val="none" w:sz="0" w:space="0" w:color="auto"/>
                                            <w:bottom w:val="none" w:sz="0" w:space="0" w:color="auto"/>
                                            <w:right w:val="none" w:sz="0" w:space="0" w:color="auto"/>
                                          </w:divBdr>
                                          <w:divsChild>
                                            <w:div w:id="1398363538">
                                              <w:marLeft w:val="0"/>
                                              <w:marRight w:val="0"/>
                                              <w:marTop w:val="0"/>
                                              <w:marBottom w:val="0"/>
                                              <w:divBdr>
                                                <w:top w:val="none" w:sz="0" w:space="0" w:color="auto"/>
                                                <w:left w:val="none" w:sz="0" w:space="0" w:color="auto"/>
                                                <w:bottom w:val="none" w:sz="0" w:space="0" w:color="auto"/>
                                                <w:right w:val="none" w:sz="0" w:space="0" w:color="auto"/>
                                              </w:divBdr>
                                              <w:divsChild>
                                                <w:div w:id="533080659">
                                                  <w:marLeft w:val="0"/>
                                                  <w:marRight w:val="0"/>
                                                  <w:marTop w:val="0"/>
                                                  <w:marBottom w:val="0"/>
                                                  <w:divBdr>
                                                    <w:top w:val="none" w:sz="0" w:space="0" w:color="auto"/>
                                                    <w:left w:val="none" w:sz="0" w:space="0" w:color="auto"/>
                                                    <w:bottom w:val="none" w:sz="0" w:space="0" w:color="auto"/>
                                                    <w:right w:val="none" w:sz="0" w:space="0" w:color="auto"/>
                                                  </w:divBdr>
                                                  <w:divsChild>
                                                    <w:div w:id="1053042845">
                                                      <w:marLeft w:val="0"/>
                                                      <w:marRight w:val="0"/>
                                                      <w:marTop w:val="0"/>
                                                      <w:marBottom w:val="0"/>
                                                      <w:divBdr>
                                                        <w:top w:val="none" w:sz="0" w:space="0" w:color="auto"/>
                                                        <w:left w:val="none" w:sz="0" w:space="0" w:color="auto"/>
                                                        <w:bottom w:val="none" w:sz="0" w:space="0" w:color="auto"/>
                                                        <w:right w:val="none" w:sz="0" w:space="0" w:color="auto"/>
                                                      </w:divBdr>
                                                      <w:divsChild>
                                                        <w:div w:id="1082067360">
                                                          <w:marLeft w:val="0"/>
                                                          <w:marRight w:val="0"/>
                                                          <w:marTop w:val="0"/>
                                                          <w:marBottom w:val="0"/>
                                                          <w:divBdr>
                                                            <w:top w:val="none" w:sz="0" w:space="0" w:color="auto"/>
                                                            <w:left w:val="none" w:sz="0" w:space="0" w:color="auto"/>
                                                            <w:bottom w:val="none" w:sz="0" w:space="0" w:color="auto"/>
                                                            <w:right w:val="none" w:sz="0" w:space="0" w:color="auto"/>
                                                          </w:divBdr>
                                                          <w:divsChild>
                                                            <w:div w:id="1002271710">
                                                              <w:marLeft w:val="0"/>
                                                              <w:marRight w:val="0"/>
                                                              <w:marTop w:val="0"/>
                                                              <w:marBottom w:val="0"/>
                                                              <w:divBdr>
                                                                <w:top w:val="none" w:sz="0" w:space="0" w:color="auto"/>
                                                                <w:left w:val="none" w:sz="0" w:space="0" w:color="auto"/>
                                                                <w:bottom w:val="none" w:sz="0" w:space="0" w:color="auto"/>
                                                                <w:right w:val="none" w:sz="0" w:space="0" w:color="auto"/>
                                                              </w:divBdr>
                                                              <w:divsChild>
                                                                <w:div w:id="634799734">
                                                                  <w:marLeft w:val="0"/>
                                                                  <w:marRight w:val="0"/>
                                                                  <w:marTop w:val="0"/>
                                                                  <w:marBottom w:val="0"/>
                                                                  <w:divBdr>
                                                                    <w:top w:val="none" w:sz="0" w:space="0" w:color="auto"/>
                                                                    <w:left w:val="none" w:sz="0" w:space="0" w:color="auto"/>
                                                                    <w:bottom w:val="none" w:sz="0" w:space="0" w:color="auto"/>
                                                                    <w:right w:val="none" w:sz="0" w:space="0" w:color="auto"/>
                                                                  </w:divBdr>
                                                                  <w:divsChild>
                                                                    <w:div w:id="735856726">
                                                                      <w:marLeft w:val="0"/>
                                                                      <w:marRight w:val="0"/>
                                                                      <w:marTop w:val="0"/>
                                                                      <w:marBottom w:val="0"/>
                                                                      <w:divBdr>
                                                                        <w:top w:val="none" w:sz="0" w:space="0" w:color="auto"/>
                                                                        <w:left w:val="none" w:sz="0" w:space="0" w:color="auto"/>
                                                                        <w:bottom w:val="none" w:sz="0" w:space="0" w:color="auto"/>
                                                                        <w:right w:val="none" w:sz="0" w:space="0" w:color="auto"/>
                                                                      </w:divBdr>
                                                                      <w:divsChild>
                                                                        <w:div w:id="967659190">
                                                                          <w:marLeft w:val="0"/>
                                                                          <w:marRight w:val="0"/>
                                                                          <w:marTop w:val="0"/>
                                                                          <w:marBottom w:val="0"/>
                                                                          <w:divBdr>
                                                                            <w:top w:val="none" w:sz="0" w:space="0" w:color="auto"/>
                                                                            <w:left w:val="none" w:sz="0" w:space="0" w:color="auto"/>
                                                                            <w:bottom w:val="none" w:sz="0" w:space="0" w:color="auto"/>
                                                                            <w:right w:val="none" w:sz="0" w:space="0" w:color="auto"/>
                                                                          </w:divBdr>
                                                                          <w:divsChild>
                                                                            <w:div w:id="77151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980160409">
      <w:bodyDiv w:val="1"/>
      <w:marLeft w:val="0"/>
      <w:marRight w:val="0"/>
      <w:marTop w:val="0"/>
      <w:marBottom w:val="0"/>
      <w:divBdr>
        <w:top w:val="none" w:sz="0" w:space="0" w:color="auto"/>
        <w:left w:val="none" w:sz="0" w:space="0" w:color="auto"/>
        <w:bottom w:val="none" w:sz="0" w:space="0" w:color="auto"/>
        <w:right w:val="none" w:sz="0" w:space="0" w:color="auto"/>
      </w:divBdr>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8422881">
      <w:bodyDiv w:val="1"/>
      <w:marLeft w:val="0"/>
      <w:marRight w:val="0"/>
      <w:marTop w:val="0"/>
      <w:marBottom w:val="0"/>
      <w:divBdr>
        <w:top w:val="none" w:sz="0" w:space="0" w:color="auto"/>
        <w:left w:val="none" w:sz="0" w:space="0" w:color="auto"/>
        <w:bottom w:val="none" w:sz="0" w:space="0" w:color="auto"/>
        <w:right w:val="none" w:sz="0" w:space="0" w:color="auto"/>
      </w:divBdr>
    </w:div>
    <w:div w:id="1680083988">
      <w:bodyDiv w:val="1"/>
      <w:marLeft w:val="0"/>
      <w:marRight w:val="0"/>
      <w:marTop w:val="0"/>
      <w:marBottom w:val="0"/>
      <w:divBdr>
        <w:top w:val="none" w:sz="0" w:space="0" w:color="auto"/>
        <w:left w:val="none" w:sz="0" w:space="0" w:color="auto"/>
        <w:bottom w:val="none" w:sz="0" w:space="0" w:color="auto"/>
        <w:right w:val="none" w:sz="0" w:space="0" w:color="auto"/>
      </w:divBdr>
      <w:divsChild>
        <w:div w:id="1061945416">
          <w:marLeft w:val="0"/>
          <w:marRight w:val="0"/>
          <w:marTop w:val="0"/>
          <w:marBottom w:val="0"/>
          <w:divBdr>
            <w:top w:val="none" w:sz="0" w:space="0" w:color="auto"/>
            <w:left w:val="none" w:sz="0" w:space="0" w:color="auto"/>
            <w:bottom w:val="none" w:sz="0" w:space="0" w:color="auto"/>
            <w:right w:val="none" w:sz="0" w:space="0" w:color="auto"/>
          </w:divBdr>
          <w:divsChild>
            <w:div w:id="2125729191">
              <w:marLeft w:val="0"/>
              <w:marRight w:val="0"/>
              <w:marTop w:val="0"/>
              <w:marBottom w:val="0"/>
              <w:divBdr>
                <w:top w:val="none" w:sz="0" w:space="0" w:color="auto"/>
                <w:left w:val="none" w:sz="0" w:space="0" w:color="auto"/>
                <w:bottom w:val="none" w:sz="0" w:space="0" w:color="auto"/>
                <w:right w:val="none" w:sz="0" w:space="0" w:color="auto"/>
              </w:divBdr>
              <w:divsChild>
                <w:div w:id="488405114">
                  <w:marLeft w:val="0"/>
                  <w:marRight w:val="0"/>
                  <w:marTop w:val="0"/>
                  <w:marBottom w:val="0"/>
                  <w:divBdr>
                    <w:top w:val="none" w:sz="0" w:space="0" w:color="auto"/>
                    <w:left w:val="none" w:sz="0" w:space="0" w:color="auto"/>
                    <w:bottom w:val="none" w:sz="0" w:space="0" w:color="auto"/>
                    <w:right w:val="none" w:sz="0" w:space="0" w:color="auto"/>
                  </w:divBdr>
                  <w:divsChild>
                    <w:div w:id="1877741536">
                      <w:marLeft w:val="0"/>
                      <w:marRight w:val="0"/>
                      <w:marTop w:val="0"/>
                      <w:marBottom w:val="0"/>
                      <w:divBdr>
                        <w:top w:val="none" w:sz="0" w:space="0" w:color="auto"/>
                        <w:left w:val="none" w:sz="0" w:space="0" w:color="auto"/>
                        <w:bottom w:val="none" w:sz="0" w:space="0" w:color="auto"/>
                        <w:right w:val="none" w:sz="0" w:space="0" w:color="auto"/>
                      </w:divBdr>
                      <w:divsChild>
                        <w:div w:id="1148131479">
                          <w:marLeft w:val="0"/>
                          <w:marRight w:val="0"/>
                          <w:marTop w:val="45"/>
                          <w:marBottom w:val="0"/>
                          <w:divBdr>
                            <w:top w:val="none" w:sz="0" w:space="0" w:color="auto"/>
                            <w:left w:val="none" w:sz="0" w:space="0" w:color="auto"/>
                            <w:bottom w:val="none" w:sz="0" w:space="0" w:color="auto"/>
                            <w:right w:val="none" w:sz="0" w:space="0" w:color="auto"/>
                          </w:divBdr>
                          <w:divsChild>
                            <w:div w:id="1654140609">
                              <w:marLeft w:val="0"/>
                              <w:marRight w:val="0"/>
                              <w:marTop w:val="0"/>
                              <w:marBottom w:val="0"/>
                              <w:divBdr>
                                <w:top w:val="none" w:sz="0" w:space="0" w:color="auto"/>
                                <w:left w:val="none" w:sz="0" w:space="0" w:color="auto"/>
                                <w:bottom w:val="none" w:sz="0" w:space="0" w:color="auto"/>
                                <w:right w:val="none" w:sz="0" w:space="0" w:color="auto"/>
                              </w:divBdr>
                              <w:divsChild>
                                <w:div w:id="655107951">
                                  <w:marLeft w:val="2070"/>
                                  <w:marRight w:val="3810"/>
                                  <w:marTop w:val="0"/>
                                  <w:marBottom w:val="0"/>
                                  <w:divBdr>
                                    <w:top w:val="none" w:sz="0" w:space="0" w:color="auto"/>
                                    <w:left w:val="none" w:sz="0" w:space="0" w:color="auto"/>
                                    <w:bottom w:val="none" w:sz="0" w:space="0" w:color="auto"/>
                                    <w:right w:val="none" w:sz="0" w:space="0" w:color="auto"/>
                                  </w:divBdr>
                                  <w:divsChild>
                                    <w:div w:id="1275210636">
                                      <w:marLeft w:val="0"/>
                                      <w:marRight w:val="0"/>
                                      <w:marTop w:val="0"/>
                                      <w:marBottom w:val="0"/>
                                      <w:divBdr>
                                        <w:top w:val="none" w:sz="0" w:space="0" w:color="auto"/>
                                        <w:left w:val="none" w:sz="0" w:space="0" w:color="auto"/>
                                        <w:bottom w:val="none" w:sz="0" w:space="0" w:color="auto"/>
                                        <w:right w:val="none" w:sz="0" w:space="0" w:color="auto"/>
                                      </w:divBdr>
                                      <w:divsChild>
                                        <w:div w:id="1950089421">
                                          <w:marLeft w:val="0"/>
                                          <w:marRight w:val="0"/>
                                          <w:marTop w:val="0"/>
                                          <w:marBottom w:val="0"/>
                                          <w:divBdr>
                                            <w:top w:val="none" w:sz="0" w:space="0" w:color="auto"/>
                                            <w:left w:val="none" w:sz="0" w:space="0" w:color="auto"/>
                                            <w:bottom w:val="none" w:sz="0" w:space="0" w:color="auto"/>
                                            <w:right w:val="none" w:sz="0" w:space="0" w:color="auto"/>
                                          </w:divBdr>
                                          <w:divsChild>
                                            <w:div w:id="1662348212">
                                              <w:marLeft w:val="0"/>
                                              <w:marRight w:val="0"/>
                                              <w:marTop w:val="0"/>
                                              <w:marBottom w:val="0"/>
                                              <w:divBdr>
                                                <w:top w:val="none" w:sz="0" w:space="0" w:color="auto"/>
                                                <w:left w:val="none" w:sz="0" w:space="0" w:color="auto"/>
                                                <w:bottom w:val="none" w:sz="0" w:space="0" w:color="auto"/>
                                                <w:right w:val="none" w:sz="0" w:space="0" w:color="auto"/>
                                              </w:divBdr>
                                              <w:divsChild>
                                                <w:div w:id="963148624">
                                                  <w:marLeft w:val="0"/>
                                                  <w:marRight w:val="0"/>
                                                  <w:marTop w:val="0"/>
                                                  <w:marBottom w:val="0"/>
                                                  <w:divBdr>
                                                    <w:top w:val="none" w:sz="0" w:space="0" w:color="auto"/>
                                                    <w:left w:val="none" w:sz="0" w:space="0" w:color="auto"/>
                                                    <w:bottom w:val="none" w:sz="0" w:space="0" w:color="auto"/>
                                                    <w:right w:val="none" w:sz="0" w:space="0" w:color="auto"/>
                                                  </w:divBdr>
                                                  <w:divsChild>
                                                    <w:div w:id="2106489262">
                                                      <w:marLeft w:val="0"/>
                                                      <w:marRight w:val="0"/>
                                                      <w:marTop w:val="0"/>
                                                      <w:marBottom w:val="0"/>
                                                      <w:divBdr>
                                                        <w:top w:val="none" w:sz="0" w:space="0" w:color="auto"/>
                                                        <w:left w:val="none" w:sz="0" w:space="0" w:color="auto"/>
                                                        <w:bottom w:val="none" w:sz="0" w:space="0" w:color="auto"/>
                                                        <w:right w:val="none" w:sz="0" w:space="0" w:color="auto"/>
                                                      </w:divBdr>
                                                      <w:divsChild>
                                                        <w:div w:id="448091525">
                                                          <w:marLeft w:val="0"/>
                                                          <w:marRight w:val="0"/>
                                                          <w:marTop w:val="0"/>
                                                          <w:marBottom w:val="0"/>
                                                          <w:divBdr>
                                                            <w:top w:val="none" w:sz="0" w:space="0" w:color="auto"/>
                                                            <w:left w:val="none" w:sz="0" w:space="0" w:color="auto"/>
                                                            <w:bottom w:val="none" w:sz="0" w:space="0" w:color="auto"/>
                                                            <w:right w:val="none" w:sz="0" w:space="0" w:color="auto"/>
                                                          </w:divBdr>
                                                          <w:divsChild>
                                                            <w:div w:id="1496728067">
                                                              <w:marLeft w:val="0"/>
                                                              <w:marRight w:val="0"/>
                                                              <w:marTop w:val="0"/>
                                                              <w:marBottom w:val="0"/>
                                                              <w:divBdr>
                                                                <w:top w:val="none" w:sz="0" w:space="0" w:color="auto"/>
                                                                <w:left w:val="none" w:sz="0" w:space="0" w:color="auto"/>
                                                                <w:bottom w:val="none" w:sz="0" w:space="0" w:color="auto"/>
                                                                <w:right w:val="none" w:sz="0" w:space="0" w:color="auto"/>
                                                              </w:divBdr>
                                                              <w:divsChild>
                                                                <w:div w:id="992875403">
                                                                  <w:marLeft w:val="0"/>
                                                                  <w:marRight w:val="0"/>
                                                                  <w:marTop w:val="0"/>
                                                                  <w:marBottom w:val="0"/>
                                                                  <w:divBdr>
                                                                    <w:top w:val="none" w:sz="0" w:space="0" w:color="auto"/>
                                                                    <w:left w:val="none" w:sz="0" w:space="0" w:color="auto"/>
                                                                    <w:bottom w:val="none" w:sz="0" w:space="0" w:color="auto"/>
                                                                    <w:right w:val="none" w:sz="0" w:space="0" w:color="auto"/>
                                                                  </w:divBdr>
                                                                  <w:divsChild>
                                                                    <w:div w:id="1332951286">
                                                                      <w:marLeft w:val="0"/>
                                                                      <w:marRight w:val="0"/>
                                                                      <w:marTop w:val="0"/>
                                                                      <w:marBottom w:val="0"/>
                                                                      <w:divBdr>
                                                                        <w:top w:val="none" w:sz="0" w:space="0" w:color="auto"/>
                                                                        <w:left w:val="none" w:sz="0" w:space="0" w:color="auto"/>
                                                                        <w:bottom w:val="none" w:sz="0" w:space="0" w:color="auto"/>
                                                                        <w:right w:val="none" w:sz="0" w:space="0" w:color="auto"/>
                                                                      </w:divBdr>
                                                                      <w:divsChild>
                                                                        <w:div w:id="1335451677">
                                                                          <w:marLeft w:val="0"/>
                                                                          <w:marRight w:val="0"/>
                                                                          <w:marTop w:val="0"/>
                                                                          <w:marBottom w:val="0"/>
                                                                          <w:divBdr>
                                                                            <w:top w:val="none" w:sz="0" w:space="0" w:color="auto"/>
                                                                            <w:left w:val="none" w:sz="0" w:space="0" w:color="auto"/>
                                                                            <w:bottom w:val="none" w:sz="0" w:space="0" w:color="auto"/>
                                                                            <w:right w:val="none" w:sz="0" w:space="0" w:color="auto"/>
                                                                          </w:divBdr>
                                                                          <w:divsChild>
                                                                            <w:div w:id="76010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11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TaxCatchAll xmlns="ceee5eb5-87c2-4fae-9295-091b6434e7e7">
      <Value>1</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1e3c67d-ebb3-4cf1-834a-e0d186fa1341" ContentTypeId="0x010100180E2AD3176E7645B39813024982E1E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74BDBCE908BAD74882C6587958250BC6" ma:contentTypeVersion="6" ma:contentTypeDescription="Carlsberg Record for RMS" ma:contentTypeScope="" ma:versionID="cac2375edda2e7ae38d896619e1f60ef">
  <xsd:schema xmlns:xsd="http://www.w3.org/2001/XMLSchema" xmlns:xs="http://www.w3.org/2001/XMLSchema" xmlns:p="http://schemas.microsoft.com/office/2006/metadata/properties" xmlns:ns2="ceee5eb5-87c2-4fae-9295-091b6434e7e7" targetNamespace="http://schemas.microsoft.com/office/2006/metadata/properties" ma:root="true" ma:fieldsID="35ef2b8aaf1c70c96ccb2cfd5adbd865"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59c2069-4e20-4d94-b650-f35a7485ed3a}" ma:internalName="TaxCatchAll" ma:showField="CatchAllData"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59c2069-4e20-4d94-b650-f35a7485ed3a}" ma:internalName="TaxCatchAllLabel" ma:readOnly="true" ma:showField="CatchAllDataLabel" ma:web="a3a0783f-1647-4246-903d-cdba18f53026">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78DE7-8642-45A1-B62D-517118319EF9}">
  <ds:schemaRef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 ds:uri="http://schemas.openxmlformats.org/package/2006/metadata/core-properties"/>
    <ds:schemaRef ds:uri="ceee5eb5-87c2-4fae-9295-091b6434e7e7"/>
    <ds:schemaRef ds:uri="http://purl.org/dc/terms/"/>
  </ds:schemaRefs>
</ds:datastoreItem>
</file>

<file path=customXml/itemProps2.xml><?xml version="1.0" encoding="utf-8"?>
<ds:datastoreItem xmlns:ds="http://schemas.openxmlformats.org/officeDocument/2006/customXml" ds:itemID="{2CAF95C0-7CEE-49BA-8746-0244B0D29EDD}">
  <ds:schemaRefs>
    <ds:schemaRef ds:uri="http://schemas.microsoft.com/sharepoint/v3/contenttype/forms"/>
  </ds:schemaRefs>
</ds:datastoreItem>
</file>

<file path=customXml/itemProps3.xml><?xml version="1.0" encoding="utf-8"?>
<ds:datastoreItem xmlns:ds="http://schemas.openxmlformats.org/officeDocument/2006/customXml" ds:itemID="{B36266C4-34B1-4243-A46B-096114A1DAE6}">
  <ds:schemaRefs>
    <ds:schemaRef ds:uri="Microsoft.SharePoint.Taxonomy.ContentTypeSync"/>
  </ds:schemaRefs>
</ds:datastoreItem>
</file>

<file path=customXml/itemProps4.xml><?xml version="1.0" encoding="utf-8"?>
<ds:datastoreItem xmlns:ds="http://schemas.openxmlformats.org/officeDocument/2006/customXml" ds:itemID="{88922072-D97E-49AD-93D4-12D1A968DA65}">
  <ds:schemaRefs>
    <ds:schemaRef ds:uri="http://schemas.openxmlformats.org/officeDocument/2006/bibliography"/>
  </ds:schemaRefs>
</ds:datastoreItem>
</file>

<file path=customXml/itemProps5.xml><?xml version="1.0" encoding="utf-8"?>
<ds:datastoreItem xmlns:ds="http://schemas.openxmlformats.org/officeDocument/2006/customXml" ds:itemID="{5B83C8A1-8FB0-47E0-8043-F124EDFBC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Tword_SPDS_A4</Template>
  <TotalTime>125</TotalTime>
  <Pages>18</Pages>
  <Words>4918</Words>
  <Characters>34201</Characters>
  <Application>Microsoft Office Word</Application>
  <DocSecurity>0</DocSecurity>
  <Lines>285</Lines>
  <Paragraphs>78</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39041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Gorodyskiy, Oleg</cp:lastModifiedBy>
  <cp:revision>56</cp:revision>
  <cp:lastPrinted>2018-06-14T11:23:00Z</cp:lastPrinted>
  <dcterms:created xsi:type="dcterms:W3CDTF">2021-06-24T13:51:00Z</dcterms:created>
  <dcterms:modified xsi:type="dcterms:W3CDTF">2022-02-10T08:29:00Z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0x010100180E2AD3176E7645B39813024982E1E10074BDBCE908BAD74882C6587958250BC6</vt:lpwstr>
  </property>
  <property fmtid="{D5CDD505-2E9C-101B-9397-08002B2CF9AE}" pid="3" name="Classification">
    <vt:lpwstr>1;#Internal|7dc45b93-a046-4ff3-ae14-bc3e86b23e83</vt:lpwstr>
  </property>
  <property fmtid="{D5CDD505-2E9C-101B-9397-08002B2CF9AE}" pid="4" name="OtherParty">
    <vt:lpwstr/>
  </property>
  <property fmtid="{D5CDD505-2E9C-101B-9397-08002B2CF9AE}" pid="5" name="Carlsberg_x0020_Tags">
    <vt:lpwstr/>
  </property>
  <property fmtid="{D5CDD505-2E9C-101B-9397-08002B2CF9AE}" pid="6" name="p00bec507ce3468280d01feea6306a5a">
    <vt:lpwstr/>
  </property>
  <property fmtid="{D5CDD505-2E9C-101B-9397-08002B2CF9AE}" pid="7" name="ae826311e4bf47a9b736592b9801082c">
    <vt:lpwstr/>
  </property>
  <property fmtid="{D5CDD505-2E9C-101B-9397-08002B2CF9AE}" pid="8" name="CarlsbergCompany">
    <vt:lpwstr/>
  </property>
  <property fmtid="{D5CDD505-2E9C-101B-9397-08002B2CF9AE}" pid="9" name="Carlsberg_x0020_Function">
    <vt:lpwstr/>
  </property>
  <property fmtid="{D5CDD505-2E9C-101B-9397-08002B2CF9AE}" pid="10" name="f7478c969a8641d5baa173d1d5521f31">
    <vt:lpwstr/>
  </property>
  <property fmtid="{D5CDD505-2E9C-101B-9397-08002B2CF9AE}" pid="11" name="j57207e2f41d49329a73939b6d2a0839">
    <vt:lpwstr/>
  </property>
  <property fmtid="{D5CDD505-2E9C-101B-9397-08002B2CF9AE}" pid="12" name="Brand">
    <vt:lpwstr/>
  </property>
  <property fmtid="{D5CDD505-2E9C-101B-9397-08002B2CF9AE}" pid="13" name="Country">
    <vt:lpwstr/>
  </property>
  <property fmtid="{D5CDD505-2E9C-101B-9397-08002B2CF9AE}" pid="14" name="babbe3605a02458db1656e216f46caad">
    <vt:lpwstr/>
  </property>
  <property fmtid="{D5CDD505-2E9C-101B-9397-08002B2CF9AE}" pid="15" name="Carlsberg_x0020_Content">
    <vt:lpwstr/>
  </property>
  <property fmtid="{D5CDD505-2E9C-101B-9397-08002B2CF9AE}" pid="16" name="Carlsberg Function">
    <vt:lpwstr/>
  </property>
  <property fmtid="{D5CDD505-2E9C-101B-9397-08002B2CF9AE}" pid="17" name="Carlsberg Tags">
    <vt:lpwstr/>
  </property>
  <property fmtid="{D5CDD505-2E9C-101B-9397-08002B2CF9AE}" pid="18" name="Carlsberg Content">
    <vt:lpwstr/>
  </property>
</Properties>
</file>